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AE25C" w14:textId="034FBA21" w:rsidR="0045300A" w:rsidRPr="00C57D69" w:rsidRDefault="004A698B" w:rsidP="00C57D69">
      <w:pPr>
        <w:jc w:val="center"/>
        <w:rPr>
          <w:b/>
          <w:bCs/>
          <w:sz w:val="32"/>
          <w:szCs w:val="32"/>
        </w:rPr>
      </w:pPr>
      <w:bookmarkStart w:id="0" w:name="_GoBack"/>
      <w:bookmarkEnd w:id="0"/>
      <w:r w:rsidRPr="00C57D69">
        <w:rPr>
          <w:b/>
          <w:bCs/>
          <w:sz w:val="32"/>
          <w:szCs w:val="32"/>
        </w:rPr>
        <w:t xml:space="preserve">Notes of </w:t>
      </w:r>
      <w:r w:rsidR="00293D1E">
        <w:rPr>
          <w:b/>
          <w:bCs/>
          <w:sz w:val="32"/>
          <w:szCs w:val="32"/>
        </w:rPr>
        <w:t>SA#</w:t>
      </w:r>
      <w:r w:rsidR="00B349FB">
        <w:rPr>
          <w:b/>
          <w:bCs/>
          <w:sz w:val="32"/>
          <w:szCs w:val="32"/>
        </w:rPr>
        <w:t>88-</w:t>
      </w:r>
      <w:r w:rsidR="00293D1E">
        <w:rPr>
          <w:b/>
          <w:bCs/>
          <w:sz w:val="32"/>
          <w:szCs w:val="32"/>
        </w:rPr>
        <w:t>E_CC#</w:t>
      </w:r>
      <w:r w:rsidR="00752001">
        <w:rPr>
          <w:b/>
          <w:bCs/>
          <w:sz w:val="32"/>
          <w:szCs w:val="32"/>
        </w:rPr>
        <w:t>3</w:t>
      </w:r>
      <w:r w:rsidR="000B07F5">
        <w:rPr>
          <w:b/>
          <w:bCs/>
          <w:sz w:val="32"/>
          <w:szCs w:val="32"/>
        </w:rPr>
        <w:br/>
        <w:t xml:space="preserve">version </w:t>
      </w:r>
      <w:r w:rsidR="00D3088C">
        <w:rPr>
          <w:b/>
          <w:bCs/>
          <w:sz w:val="32"/>
          <w:szCs w:val="32"/>
        </w:rPr>
        <w:t>3</w:t>
      </w:r>
    </w:p>
    <w:p w14:paraId="35CF83A2" w14:textId="74F9A1F5" w:rsidR="004A698B" w:rsidRDefault="004A698B"/>
    <w:p w14:paraId="27C7387B" w14:textId="48C48729" w:rsidR="004A698B" w:rsidRPr="00672099" w:rsidRDefault="000840CD" w:rsidP="00672099">
      <w:pPr>
        <w:pStyle w:val="Heading1"/>
      </w:pPr>
      <w:r w:rsidRPr="00672099">
        <w:t>Opened:</w:t>
      </w:r>
      <w:r w:rsidR="004A698B" w:rsidRPr="00672099">
        <w:t xml:space="preserve"> </w:t>
      </w:r>
      <w:r w:rsidR="00752001">
        <w:t>2</w:t>
      </w:r>
      <w:r w:rsidR="00E33E48">
        <w:t xml:space="preserve"> July</w:t>
      </w:r>
      <w:r w:rsidRPr="00672099">
        <w:t xml:space="preserve"> 2020, </w:t>
      </w:r>
      <w:r w:rsidR="00B349FB">
        <w:t xml:space="preserve">13.00 UTC  /  </w:t>
      </w:r>
      <w:r w:rsidR="004A698B" w:rsidRPr="00672099">
        <w:t>1</w:t>
      </w:r>
      <w:r w:rsidR="00745058" w:rsidRPr="00672099">
        <w:t>5</w:t>
      </w:r>
      <w:r w:rsidR="004A698B" w:rsidRPr="00672099">
        <w:t>.0</w:t>
      </w:r>
      <w:r w:rsidR="00745058" w:rsidRPr="00672099">
        <w:t>0</w:t>
      </w:r>
      <w:r w:rsidRPr="00672099">
        <w:t xml:space="preserve"> CE</w:t>
      </w:r>
      <w:r w:rsidR="00672099" w:rsidRPr="00672099">
        <w:t>S</w:t>
      </w:r>
      <w:r w:rsidRPr="00672099">
        <w:t>T</w:t>
      </w:r>
    </w:p>
    <w:p w14:paraId="40772F2C" w14:textId="375978C3" w:rsidR="00617D26" w:rsidRDefault="00617D26"/>
    <w:p w14:paraId="1BB7E963" w14:textId="59C27690" w:rsidR="000636D6" w:rsidRDefault="00745058" w:rsidP="00745058">
      <w:r w:rsidRPr="00E960BA">
        <w:rPr>
          <w:b/>
          <w:bCs/>
        </w:rPr>
        <w:t>Attendees</w:t>
      </w:r>
      <w:r>
        <w:t xml:space="preserve">: </w:t>
      </w:r>
      <w:r w:rsidR="000636D6">
        <w:t>~ 1</w:t>
      </w:r>
      <w:r w:rsidR="00752001">
        <w:t>6</w:t>
      </w:r>
      <w:r w:rsidR="000636D6">
        <w:t>0 attendees</w:t>
      </w:r>
    </w:p>
    <w:p w14:paraId="1E4DEF48" w14:textId="059762DA" w:rsidR="00745058" w:rsidRDefault="00745058" w:rsidP="00745058">
      <w:r w:rsidRPr="00BA19A6">
        <w:t>The following companies were recorded as present (list not exhaustive</w:t>
      </w:r>
      <w:r>
        <w:t xml:space="preserve"> or verified</w:t>
      </w:r>
      <w:r w:rsidRPr="00BA19A6">
        <w:t>)</w:t>
      </w:r>
    </w:p>
    <w:p w14:paraId="24D666D8" w14:textId="7389E511" w:rsidR="00C72FAD" w:rsidRPr="00752001" w:rsidRDefault="00C72FAD" w:rsidP="00745058">
      <w:pPr>
        <w:spacing w:after="0"/>
        <w:ind w:left="567"/>
        <w:rPr>
          <w:color w:val="0000FF"/>
        </w:rPr>
      </w:pPr>
      <w:r w:rsidRPr="00752001">
        <w:rPr>
          <w:color w:val="0000FF"/>
        </w:rPr>
        <w:t>Apple</w:t>
      </w:r>
    </w:p>
    <w:p w14:paraId="250007A1" w14:textId="023B71F2" w:rsidR="000636D6" w:rsidRPr="00752001" w:rsidRDefault="000636D6" w:rsidP="00745058">
      <w:pPr>
        <w:spacing w:after="0"/>
        <w:ind w:left="567"/>
        <w:rPr>
          <w:color w:val="0000FF"/>
        </w:rPr>
      </w:pPr>
      <w:r w:rsidRPr="00752001">
        <w:rPr>
          <w:color w:val="0000FF"/>
        </w:rPr>
        <w:t>Airbus</w:t>
      </w:r>
    </w:p>
    <w:p w14:paraId="0BFEC891" w14:textId="77FB60DE" w:rsidR="003A6042" w:rsidRPr="00075697" w:rsidRDefault="00075697" w:rsidP="00745058">
      <w:pPr>
        <w:spacing w:after="0"/>
        <w:ind w:left="567"/>
        <w:rPr>
          <w:color w:val="0000FF"/>
        </w:rPr>
      </w:pPr>
      <w:r w:rsidRPr="00075697">
        <w:rPr>
          <w:color w:val="0000FF"/>
        </w:rPr>
        <w:t>Affirmed Networks</w:t>
      </w:r>
    </w:p>
    <w:p w14:paraId="0DB14E25" w14:textId="5762D48F" w:rsidR="003A6042" w:rsidRPr="00280CC6" w:rsidRDefault="003A6042" w:rsidP="00745058">
      <w:pPr>
        <w:spacing w:after="0"/>
        <w:ind w:left="567"/>
        <w:rPr>
          <w:color w:val="0000FF"/>
        </w:rPr>
      </w:pPr>
      <w:r w:rsidRPr="00280CC6">
        <w:rPr>
          <w:color w:val="0000FF"/>
        </w:rPr>
        <w:t>ATIS</w:t>
      </w:r>
    </w:p>
    <w:p w14:paraId="342F306A" w14:textId="2CCC2F1C" w:rsidR="000636D6" w:rsidRPr="00752001" w:rsidRDefault="000636D6" w:rsidP="00745058">
      <w:pPr>
        <w:spacing w:after="0"/>
        <w:ind w:left="567"/>
        <w:rPr>
          <w:color w:val="0000FF"/>
        </w:rPr>
      </w:pPr>
      <w:r w:rsidRPr="00752001">
        <w:rPr>
          <w:color w:val="0000FF"/>
        </w:rPr>
        <w:t>AT&amp;T</w:t>
      </w:r>
    </w:p>
    <w:p w14:paraId="6C955DA9" w14:textId="3D8F0E95" w:rsidR="003A6042" w:rsidRPr="00752001" w:rsidRDefault="003A6042" w:rsidP="00745058">
      <w:pPr>
        <w:spacing w:after="0"/>
        <w:ind w:left="567"/>
        <w:rPr>
          <w:color w:val="0000FF"/>
        </w:rPr>
      </w:pPr>
      <w:r w:rsidRPr="00752001">
        <w:rPr>
          <w:color w:val="0000FF"/>
        </w:rPr>
        <w:t>BBC</w:t>
      </w:r>
    </w:p>
    <w:p w14:paraId="6798B7D6" w14:textId="65E6FB52" w:rsidR="00A5157F" w:rsidRPr="00752001" w:rsidRDefault="00A5157F" w:rsidP="00745058">
      <w:pPr>
        <w:spacing w:after="0"/>
        <w:ind w:left="567"/>
        <w:rPr>
          <w:color w:val="0000FF"/>
        </w:rPr>
      </w:pPr>
      <w:r w:rsidRPr="00752001">
        <w:rPr>
          <w:color w:val="0000FF"/>
        </w:rPr>
        <w:t>Bell Canada</w:t>
      </w:r>
    </w:p>
    <w:p w14:paraId="5436C7BE" w14:textId="4FC58554" w:rsidR="00B54ED3" w:rsidRPr="00752001" w:rsidRDefault="00B54ED3" w:rsidP="00745058">
      <w:pPr>
        <w:spacing w:after="0"/>
        <w:ind w:left="567"/>
        <w:rPr>
          <w:color w:val="0000FF"/>
        </w:rPr>
      </w:pPr>
      <w:r w:rsidRPr="00752001">
        <w:rPr>
          <w:color w:val="0000FF"/>
        </w:rPr>
        <w:t>Broadcom</w:t>
      </w:r>
    </w:p>
    <w:p w14:paraId="4AF55EF0" w14:textId="77777777" w:rsidR="003A6042" w:rsidRPr="00752001" w:rsidRDefault="003A6042" w:rsidP="00745058">
      <w:pPr>
        <w:spacing w:after="0"/>
        <w:ind w:left="567"/>
        <w:rPr>
          <w:color w:val="0000FF"/>
        </w:rPr>
      </w:pPr>
      <w:proofErr w:type="spellStart"/>
      <w:r w:rsidRPr="00752001">
        <w:rPr>
          <w:color w:val="0000FF"/>
        </w:rPr>
        <w:t>BMWi</w:t>
      </w:r>
      <w:proofErr w:type="spellEnd"/>
    </w:p>
    <w:p w14:paraId="3D8A0834" w14:textId="7CEF0B5B" w:rsidR="00B53A5E" w:rsidRPr="00752001" w:rsidRDefault="00B53A5E" w:rsidP="00745058">
      <w:pPr>
        <w:spacing w:after="0"/>
        <w:ind w:left="567"/>
        <w:rPr>
          <w:color w:val="0000FF"/>
        </w:rPr>
      </w:pPr>
      <w:r w:rsidRPr="00752001">
        <w:rPr>
          <w:color w:val="0000FF"/>
        </w:rPr>
        <w:t>Bosch</w:t>
      </w:r>
    </w:p>
    <w:p w14:paraId="65D57B11" w14:textId="65AD1EF8" w:rsidR="00745058" w:rsidRPr="00752001" w:rsidRDefault="00745058" w:rsidP="00745058">
      <w:pPr>
        <w:spacing w:after="0"/>
        <w:ind w:left="567"/>
        <w:rPr>
          <w:color w:val="0000FF"/>
        </w:rPr>
      </w:pPr>
      <w:r w:rsidRPr="00752001">
        <w:rPr>
          <w:color w:val="0000FF"/>
        </w:rPr>
        <w:t>BT</w:t>
      </w:r>
    </w:p>
    <w:p w14:paraId="49DF1AB6" w14:textId="77777777" w:rsidR="00745058" w:rsidRPr="00752001" w:rsidRDefault="00745058" w:rsidP="00745058">
      <w:pPr>
        <w:spacing w:after="0"/>
        <w:ind w:left="567"/>
        <w:rPr>
          <w:color w:val="0000FF"/>
        </w:rPr>
      </w:pPr>
      <w:proofErr w:type="spellStart"/>
      <w:r w:rsidRPr="00752001">
        <w:rPr>
          <w:color w:val="0000FF"/>
        </w:rPr>
        <w:t>Cablelabs</w:t>
      </w:r>
      <w:proofErr w:type="spellEnd"/>
    </w:p>
    <w:p w14:paraId="511A8D68" w14:textId="584C3E2B" w:rsidR="003A6042" w:rsidRPr="00752001" w:rsidRDefault="003A6042" w:rsidP="00293D1E">
      <w:pPr>
        <w:spacing w:after="0"/>
        <w:ind w:left="567"/>
        <w:rPr>
          <w:color w:val="0000FF"/>
        </w:rPr>
      </w:pPr>
      <w:r w:rsidRPr="00752001">
        <w:rPr>
          <w:color w:val="0000FF"/>
        </w:rPr>
        <w:t>Canon</w:t>
      </w:r>
    </w:p>
    <w:p w14:paraId="365B8C37" w14:textId="73A9B891" w:rsidR="00293D1E" w:rsidRPr="00752001" w:rsidRDefault="00293D1E" w:rsidP="00293D1E">
      <w:pPr>
        <w:spacing w:after="0"/>
        <w:ind w:left="567"/>
        <w:rPr>
          <w:color w:val="0000FF"/>
        </w:rPr>
      </w:pPr>
      <w:r w:rsidRPr="00752001">
        <w:rPr>
          <w:color w:val="0000FF"/>
        </w:rPr>
        <w:t>CATT</w:t>
      </w:r>
    </w:p>
    <w:p w14:paraId="5DC740EA" w14:textId="77777777" w:rsidR="000636D6" w:rsidRPr="00752001" w:rsidRDefault="000636D6" w:rsidP="000636D6">
      <w:pPr>
        <w:spacing w:after="0"/>
        <w:ind w:left="567"/>
        <w:rPr>
          <w:color w:val="0000FF"/>
        </w:rPr>
      </w:pPr>
      <w:r w:rsidRPr="00752001">
        <w:rPr>
          <w:color w:val="0000FF"/>
        </w:rPr>
        <w:t>CBN</w:t>
      </w:r>
    </w:p>
    <w:p w14:paraId="5E183155" w14:textId="3A4F097C" w:rsidR="00C72FAD" w:rsidRPr="00752001" w:rsidRDefault="00C72FAD" w:rsidP="00745058">
      <w:pPr>
        <w:spacing w:after="0"/>
        <w:ind w:left="567"/>
        <w:rPr>
          <w:color w:val="0000FF"/>
        </w:rPr>
      </w:pPr>
      <w:r w:rsidRPr="00752001">
        <w:rPr>
          <w:color w:val="0000FF"/>
        </w:rPr>
        <w:t>Charter</w:t>
      </w:r>
    </w:p>
    <w:p w14:paraId="2B290302" w14:textId="65B918A9" w:rsidR="00745058" w:rsidRPr="00752001" w:rsidRDefault="00745058" w:rsidP="00745058">
      <w:pPr>
        <w:spacing w:after="0"/>
        <w:ind w:left="567"/>
        <w:rPr>
          <w:color w:val="0000FF"/>
        </w:rPr>
      </w:pPr>
      <w:r w:rsidRPr="00752001">
        <w:rPr>
          <w:color w:val="0000FF"/>
        </w:rPr>
        <w:t>China Mobile</w:t>
      </w:r>
    </w:p>
    <w:p w14:paraId="5F653698" w14:textId="77777777" w:rsidR="00745058" w:rsidRPr="00752001" w:rsidRDefault="00745058" w:rsidP="00745058">
      <w:pPr>
        <w:spacing w:after="0"/>
        <w:ind w:left="567"/>
        <w:rPr>
          <w:color w:val="0000FF"/>
        </w:rPr>
      </w:pPr>
      <w:r w:rsidRPr="00752001">
        <w:rPr>
          <w:color w:val="0000FF"/>
        </w:rPr>
        <w:t>China Telecom</w:t>
      </w:r>
    </w:p>
    <w:p w14:paraId="48EC6160" w14:textId="77777777" w:rsidR="00745058" w:rsidRPr="00752001" w:rsidRDefault="00745058" w:rsidP="00745058">
      <w:pPr>
        <w:spacing w:after="0"/>
        <w:ind w:left="567"/>
        <w:rPr>
          <w:color w:val="0000FF"/>
        </w:rPr>
      </w:pPr>
      <w:r w:rsidRPr="00752001">
        <w:rPr>
          <w:color w:val="0000FF"/>
        </w:rPr>
        <w:t>China Unicom</w:t>
      </w:r>
    </w:p>
    <w:p w14:paraId="6FAE6794" w14:textId="10C89334" w:rsidR="00B53A5E" w:rsidRPr="00752001" w:rsidRDefault="00B53A5E" w:rsidP="00745058">
      <w:pPr>
        <w:spacing w:after="0"/>
        <w:ind w:left="567"/>
        <w:rPr>
          <w:color w:val="0000FF"/>
        </w:rPr>
      </w:pPr>
      <w:r w:rsidRPr="00752001">
        <w:rPr>
          <w:color w:val="0000FF"/>
        </w:rPr>
        <w:t>CISA ECD</w:t>
      </w:r>
    </w:p>
    <w:p w14:paraId="356F39AD" w14:textId="154089D3" w:rsidR="00E33E48" w:rsidRPr="00354BA1" w:rsidRDefault="00E33E48" w:rsidP="00745058">
      <w:pPr>
        <w:spacing w:after="0"/>
        <w:ind w:left="567"/>
        <w:rPr>
          <w:color w:val="0000FF"/>
        </w:rPr>
      </w:pPr>
      <w:r w:rsidRPr="00354BA1">
        <w:rPr>
          <w:color w:val="0000FF"/>
        </w:rPr>
        <w:t>Cisco</w:t>
      </w:r>
    </w:p>
    <w:p w14:paraId="66041822" w14:textId="25A13B5E" w:rsidR="00E33E48" w:rsidRPr="00752001" w:rsidRDefault="00E33E48" w:rsidP="00745058">
      <w:pPr>
        <w:spacing w:after="0"/>
        <w:ind w:left="567"/>
        <w:rPr>
          <w:color w:val="0000FF"/>
        </w:rPr>
      </w:pPr>
      <w:r w:rsidRPr="00752001">
        <w:rPr>
          <w:color w:val="0000FF"/>
        </w:rPr>
        <w:t>CommScope Technologies</w:t>
      </w:r>
    </w:p>
    <w:p w14:paraId="67F2ABC2" w14:textId="521E0DCB" w:rsidR="00745058" w:rsidRPr="00752001" w:rsidRDefault="00745058" w:rsidP="00745058">
      <w:pPr>
        <w:spacing w:after="0"/>
        <w:ind w:left="567"/>
        <w:rPr>
          <w:color w:val="0000FF"/>
        </w:rPr>
      </w:pPr>
      <w:r w:rsidRPr="00752001">
        <w:rPr>
          <w:color w:val="0000FF"/>
        </w:rPr>
        <w:t>Deutsche Telekom</w:t>
      </w:r>
    </w:p>
    <w:p w14:paraId="36CDE145" w14:textId="1347D9E7" w:rsidR="006A4BFC" w:rsidRPr="00752001" w:rsidRDefault="006A4BFC" w:rsidP="00A5157F">
      <w:pPr>
        <w:spacing w:after="0"/>
        <w:ind w:left="567"/>
        <w:rPr>
          <w:color w:val="0000FF"/>
        </w:rPr>
      </w:pPr>
      <w:r w:rsidRPr="00752001">
        <w:rPr>
          <w:color w:val="0000FF"/>
        </w:rPr>
        <w:t>DENSO</w:t>
      </w:r>
    </w:p>
    <w:p w14:paraId="69A12FAA" w14:textId="3E2AA525" w:rsidR="003A6042" w:rsidRPr="00752001" w:rsidRDefault="003A6042" w:rsidP="00745058">
      <w:pPr>
        <w:spacing w:after="0"/>
        <w:ind w:left="567"/>
        <w:rPr>
          <w:color w:val="0000FF"/>
        </w:rPr>
      </w:pPr>
      <w:r w:rsidRPr="00752001">
        <w:rPr>
          <w:color w:val="0000FF"/>
        </w:rPr>
        <w:t>DOD</w:t>
      </w:r>
    </w:p>
    <w:p w14:paraId="189A2F3A" w14:textId="73E7EEF7" w:rsidR="006A4BFC" w:rsidRPr="00752001" w:rsidRDefault="006A4BFC" w:rsidP="00745058">
      <w:pPr>
        <w:spacing w:after="0"/>
        <w:ind w:left="567"/>
        <w:rPr>
          <w:color w:val="0000FF"/>
        </w:rPr>
      </w:pPr>
      <w:r w:rsidRPr="00752001">
        <w:rPr>
          <w:color w:val="0000FF"/>
        </w:rPr>
        <w:t>Dolby</w:t>
      </w:r>
    </w:p>
    <w:p w14:paraId="20E35E2C" w14:textId="4DA091E7" w:rsidR="006A4BFC" w:rsidRPr="00752001" w:rsidRDefault="006A4BFC" w:rsidP="00745058">
      <w:pPr>
        <w:spacing w:after="0"/>
        <w:ind w:left="567"/>
        <w:rPr>
          <w:color w:val="0000FF"/>
        </w:rPr>
      </w:pPr>
      <w:r w:rsidRPr="00752001">
        <w:rPr>
          <w:color w:val="0000FF"/>
        </w:rPr>
        <w:t>EBU</w:t>
      </w:r>
    </w:p>
    <w:p w14:paraId="280C2774" w14:textId="4329425A" w:rsidR="00745058" w:rsidRPr="00752001" w:rsidRDefault="00745058" w:rsidP="00745058">
      <w:pPr>
        <w:spacing w:after="0"/>
        <w:ind w:left="567"/>
        <w:rPr>
          <w:color w:val="0000FF"/>
        </w:rPr>
      </w:pPr>
      <w:r w:rsidRPr="00752001">
        <w:rPr>
          <w:color w:val="0000FF"/>
        </w:rPr>
        <w:t>Ericsson</w:t>
      </w:r>
    </w:p>
    <w:p w14:paraId="7792B71B" w14:textId="52877C98" w:rsidR="006A4BFC" w:rsidRPr="00752001" w:rsidRDefault="006A4BFC" w:rsidP="00745058">
      <w:pPr>
        <w:spacing w:after="0"/>
        <w:ind w:left="567"/>
        <w:rPr>
          <w:color w:val="0000FF"/>
        </w:rPr>
      </w:pPr>
      <w:proofErr w:type="spellStart"/>
      <w:r w:rsidRPr="00752001">
        <w:rPr>
          <w:color w:val="0000FF"/>
        </w:rPr>
        <w:t>Erillisverkot</w:t>
      </w:r>
      <w:proofErr w:type="spellEnd"/>
    </w:p>
    <w:p w14:paraId="5D03FCC4" w14:textId="55DC1807" w:rsidR="00293D1E" w:rsidRPr="00752001" w:rsidRDefault="00293D1E" w:rsidP="00745058">
      <w:pPr>
        <w:spacing w:after="0"/>
        <w:ind w:left="567"/>
        <w:rPr>
          <w:color w:val="0000FF"/>
        </w:rPr>
      </w:pPr>
      <w:r w:rsidRPr="00752001">
        <w:rPr>
          <w:color w:val="0000FF"/>
        </w:rPr>
        <w:t>ETRI</w:t>
      </w:r>
    </w:p>
    <w:p w14:paraId="41CB6F6A" w14:textId="66791F51" w:rsidR="006A4BFC" w:rsidRPr="00752001" w:rsidRDefault="006A4BFC" w:rsidP="00745058">
      <w:pPr>
        <w:spacing w:after="0"/>
        <w:ind w:left="567"/>
        <w:rPr>
          <w:color w:val="0000FF"/>
        </w:rPr>
      </w:pPr>
      <w:r w:rsidRPr="00752001">
        <w:rPr>
          <w:color w:val="0000FF"/>
        </w:rPr>
        <w:t>Facebook</w:t>
      </w:r>
    </w:p>
    <w:p w14:paraId="4A09EBDA" w14:textId="2CB54958" w:rsidR="00A5157F" w:rsidRPr="00752001" w:rsidRDefault="00A5157F" w:rsidP="00745058">
      <w:pPr>
        <w:spacing w:after="0"/>
        <w:ind w:left="567"/>
        <w:rPr>
          <w:color w:val="0000FF"/>
        </w:rPr>
      </w:pPr>
      <w:proofErr w:type="spellStart"/>
      <w:r w:rsidRPr="00752001">
        <w:rPr>
          <w:color w:val="0000FF"/>
        </w:rPr>
        <w:t>Frauenhofer</w:t>
      </w:r>
      <w:proofErr w:type="spellEnd"/>
    </w:p>
    <w:p w14:paraId="512C81BF" w14:textId="62CF695C" w:rsidR="00745058" w:rsidRPr="00752001" w:rsidRDefault="00745058" w:rsidP="00745058">
      <w:pPr>
        <w:spacing w:after="0"/>
        <w:ind w:left="567"/>
        <w:rPr>
          <w:color w:val="0000FF"/>
        </w:rPr>
      </w:pPr>
      <w:r w:rsidRPr="00752001">
        <w:rPr>
          <w:color w:val="0000FF"/>
        </w:rPr>
        <w:t>F</w:t>
      </w:r>
      <w:r w:rsidR="00C72FAD" w:rsidRPr="00752001">
        <w:rPr>
          <w:color w:val="0000FF"/>
        </w:rPr>
        <w:t>irstNet</w:t>
      </w:r>
    </w:p>
    <w:p w14:paraId="086963E4" w14:textId="34F2B00D" w:rsidR="000636D6" w:rsidRPr="00752001" w:rsidRDefault="000636D6" w:rsidP="000636D6">
      <w:pPr>
        <w:spacing w:after="0"/>
        <w:ind w:left="567"/>
        <w:rPr>
          <w:color w:val="0000FF"/>
        </w:rPr>
      </w:pPr>
      <w:proofErr w:type="spellStart"/>
      <w:r w:rsidRPr="00752001">
        <w:rPr>
          <w:color w:val="0000FF"/>
        </w:rPr>
        <w:t>Futurewei</w:t>
      </w:r>
      <w:proofErr w:type="spellEnd"/>
    </w:p>
    <w:p w14:paraId="4EEB5884" w14:textId="076A7012" w:rsidR="006A4BFC" w:rsidRPr="00752001" w:rsidRDefault="006A4BFC" w:rsidP="00745058">
      <w:pPr>
        <w:spacing w:after="0"/>
        <w:ind w:left="567"/>
        <w:rPr>
          <w:color w:val="0000FF"/>
        </w:rPr>
      </w:pPr>
      <w:r w:rsidRPr="00752001">
        <w:rPr>
          <w:color w:val="0000FF"/>
        </w:rPr>
        <w:t>GSMA</w:t>
      </w:r>
    </w:p>
    <w:p w14:paraId="0EFF752A" w14:textId="77777777" w:rsidR="000636D6" w:rsidRPr="00752001" w:rsidRDefault="000636D6" w:rsidP="00745058">
      <w:pPr>
        <w:spacing w:after="0"/>
        <w:ind w:left="567"/>
        <w:rPr>
          <w:color w:val="0000FF"/>
        </w:rPr>
      </w:pPr>
      <w:r w:rsidRPr="00752001">
        <w:rPr>
          <w:color w:val="0000FF"/>
        </w:rPr>
        <w:t>Hewlett-Packard Enterprise</w:t>
      </w:r>
    </w:p>
    <w:p w14:paraId="337A6297" w14:textId="09EAC7CB" w:rsidR="00745058" w:rsidRPr="00752001" w:rsidRDefault="00745058" w:rsidP="00745058">
      <w:pPr>
        <w:spacing w:after="0"/>
        <w:ind w:left="567"/>
        <w:rPr>
          <w:color w:val="0000FF"/>
        </w:rPr>
      </w:pPr>
      <w:r w:rsidRPr="00752001">
        <w:rPr>
          <w:color w:val="0000FF"/>
        </w:rPr>
        <w:t>Huawei</w:t>
      </w:r>
    </w:p>
    <w:p w14:paraId="1E33FA4C" w14:textId="6602E4E4" w:rsidR="000636D6" w:rsidRPr="00752001" w:rsidRDefault="000636D6" w:rsidP="00745058">
      <w:pPr>
        <w:spacing w:after="0"/>
        <w:ind w:left="567"/>
        <w:rPr>
          <w:color w:val="0000FF"/>
        </w:rPr>
      </w:pPr>
      <w:r w:rsidRPr="00752001">
        <w:rPr>
          <w:color w:val="0000FF"/>
        </w:rPr>
        <w:t>Infoblox</w:t>
      </w:r>
    </w:p>
    <w:p w14:paraId="1D335260" w14:textId="77777777" w:rsidR="00745058" w:rsidRPr="00354BA1" w:rsidRDefault="00745058" w:rsidP="00745058">
      <w:pPr>
        <w:spacing w:after="0"/>
        <w:ind w:left="567"/>
        <w:rPr>
          <w:color w:val="0000FF"/>
        </w:rPr>
      </w:pPr>
      <w:r w:rsidRPr="00354BA1">
        <w:rPr>
          <w:color w:val="0000FF"/>
        </w:rPr>
        <w:t>Intel</w:t>
      </w:r>
    </w:p>
    <w:p w14:paraId="092382EB" w14:textId="6421B757" w:rsidR="008D61DB" w:rsidRPr="00752001" w:rsidRDefault="008D61DB" w:rsidP="00745058">
      <w:pPr>
        <w:spacing w:after="0"/>
        <w:ind w:left="567"/>
        <w:rPr>
          <w:color w:val="0000FF"/>
        </w:rPr>
      </w:pPr>
      <w:proofErr w:type="spellStart"/>
      <w:r w:rsidRPr="00752001">
        <w:rPr>
          <w:color w:val="0000FF"/>
        </w:rPr>
        <w:t>IPCom</w:t>
      </w:r>
      <w:proofErr w:type="spellEnd"/>
    </w:p>
    <w:p w14:paraId="53494AB4" w14:textId="7C554336" w:rsidR="006A4BFC" w:rsidRPr="00752001" w:rsidRDefault="006A4BFC" w:rsidP="00745058">
      <w:pPr>
        <w:spacing w:after="0"/>
        <w:ind w:left="567"/>
        <w:rPr>
          <w:color w:val="0000FF"/>
        </w:rPr>
      </w:pPr>
      <w:r w:rsidRPr="00752001">
        <w:rPr>
          <w:color w:val="0000FF"/>
        </w:rPr>
        <w:t>Johns Hopkins University APL</w:t>
      </w:r>
    </w:p>
    <w:p w14:paraId="1FEA57E3" w14:textId="36B4DB2E" w:rsidR="00C72FAD" w:rsidRPr="00752001" w:rsidRDefault="00C72FAD" w:rsidP="00745058">
      <w:pPr>
        <w:spacing w:after="0"/>
        <w:ind w:left="567"/>
        <w:rPr>
          <w:color w:val="0000FF"/>
        </w:rPr>
      </w:pPr>
      <w:r w:rsidRPr="00752001">
        <w:rPr>
          <w:color w:val="0000FF"/>
        </w:rPr>
        <w:t>KDDI</w:t>
      </w:r>
    </w:p>
    <w:p w14:paraId="77EF0DDF" w14:textId="79096E42" w:rsidR="00745058" w:rsidRPr="00752001" w:rsidRDefault="00745058" w:rsidP="00745058">
      <w:pPr>
        <w:spacing w:after="0"/>
        <w:ind w:left="567"/>
        <w:rPr>
          <w:color w:val="0000FF"/>
        </w:rPr>
      </w:pPr>
      <w:r w:rsidRPr="00752001">
        <w:rPr>
          <w:color w:val="0000FF"/>
        </w:rPr>
        <w:t>KPN</w:t>
      </w:r>
    </w:p>
    <w:p w14:paraId="79D7C33F" w14:textId="656A5008" w:rsidR="006A4BFC" w:rsidRPr="00752001" w:rsidRDefault="006A4BFC" w:rsidP="00745058">
      <w:pPr>
        <w:spacing w:after="0"/>
        <w:ind w:left="567"/>
        <w:rPr>
          <w:color w:val="0000FF"/>
        </w:rPr>
      </w:pPr>
      <w:r w:rsidRPr="00752001">
        <w:rPr>
          <w:color w:val="0000FF"/>
        </w:rPr>
        <w:t>Kyocera Corporation</w:t>
      </w:r>
    </w:p>
    <w:p w14:paraId="6E3B3D8F" w14:textId="4B07490B" w:rsidR="00752001" w:rsidRPr="00752001" w:rsidRDefault="00752001" w:rsidP="00745058">
      <w:pPr>
        <w:spacing w:after="0"/>
        <w:ind w:left="567"/>
        <w:rPr>
          <w:color w:val="0000FF"/>
        </w:rPr>
      </w:pPr>
      <w:r w:rsidRPr="00752001">
        <w:rPr>
          <w:color w:val="0000FF"/>
        </w:rPr>
        <w:t>Leonardo</w:t>
      </w:r>
    </w:p>
    <w:p w14:paraId="542B79F3" w14:textId="116216B0" w:rsidR="00745058" w:rsidRPr="00752001" w:rsidRDefault="00745058" w:rsidP="00745058">
      <w:pPr>
        <w:spacing w:after="0"/>
        <w:ind w:left="567"/>
        <w:rPr>
          <w:color w:val="0000FF"/>
        </w:rPr>
      </w:pPr>
      <w:r w:rsidRPr="00752001">
        <w:rPr>
          <w:color w:val="0000FF"/>
        </w:rPr>
        <w:t>LGE</w:t>
      </w:r>
    </w:p>
    <w:p w14:paraId="6DEF0BA7" w14:textId="17B3C848" w:rsidR="00745058" w:rsidRPr="00752001" w:rsidRDefault="00745058" w:rsidP="00745058">
      <w:pPr>
        <w:spacing w:after="0"/>
        <w:ind w:left="567"/>
        <w:rPr>
          <w:color w:val="0000FF"/>
        </w:rPr>
      </w:pPr>
      <w:r w:rsidRPr="00752001">
        <w:rPr>
          <w:color w:val="0000FF"/>
        </w:rPr>
        <w:t>MediaTek</w:t>
      </w:r>
    </w:p>
    <w:p w14:paraId="37998481" w14:textId="4D5B6713" w:rsidR="00752001" w:rsidRPr="00752001" w:rsidRDefault="00752001" w:rsidP="00745058">
      <w:pPr>
        <w:spacing w:after="0"/>
        <w:ind w:left="567"/>
        <w:rPr>
          <w:color w:val="0000FF"/>
        </w:rPr>
      </w:pPr>
      <w:r w:rsidRPr="00752001">
        <w:rPr>
          <w:color w:val="0000FF"/>
        </w:rPr>
        <w:t>Mitsubishi</w:t>
      </w:r>
    </w:p>
    <w:p w14:paraId="1DD94BF3" w14:textId="3682162D" w:rsidR="00745058" w:rsidRPr="00752001" w:rsidRDefault="00745058" w:rsidP="00745058">
      <w:pPr>
        <w:spacing w:after="0"/>
        <w:ind w:left="567"/>
        <w:rPr>
          <w:color w:val="0000FF"/>
        </w:rPr>
      </w:pPr>
      <w:r w:rsidRPr="00752001">
        <w:rPr>
          <w:color w:val="0000FF"/>
        </w:rPr>
        <w:t>Motorola Mobility</w:t>
      </w:r>
    </w:p>
    <w:p w14:paraId="08CA1795" w14:textId="650694DF" w:rsidR="00B53A5E" w:rsidRPr="00752001" w:rsidRDefault="00B53A5E" w:rsidP="00B53A5E">
      <w:pPr>
        <w:spacing w:after="0"/>
        <w:ind w:left="567"/>
        <w:rPr>
          <w:color w:val="0000FF"/>
        </w:rPr>
      </w:pPr>
      <w:r w:rsidRPr="00752001">
        <w:rPr>
          <w:color w:val="0000FF"/>
        </w:rPr>
        <w:t>Motorola Solutions</w:t>
      </w:r>
    </w:p>
    <w:p w14:paraId="52D3DA36" w14:textId="5D58BF8F" w:rsidR="006A4BFC" w:rsidRPr="00752001" w:rsidRDefault="006A4BFC" w:rsidP="00745058">
      <w:pPr>
        <w:spacing w:after="0"/>
        <w:ind w:left="567"/>
        <w:rPr>
          <w:color w:val="0000FF"/>
        </w:rPr>
      </w:pPr>
      <w:proofErr w:type="spellStart"/>
      <w:r w:rsidRPr="00752001">
        <w:rPr>
          <w:color w:val="0000FF"/>
        </w:rPr>
        <w:t>NextNav</w:t>
      </w:r>
      <w:proofErr w:type="spellEnd"/>
    </w:p>
    <w:p w14:paraId="1B1E5DB0" w14:textId="3A8D1E65" w:rsidR="00745058" w:rsidRPr="00752001" w:rsidRDefault="00745058" w:rsidP="00745058">
      <w:pPr>
        <w:spacing w:after="0"/>
        <w:ind w:left="567"/>
        <w:rPr>
          <w:color w:val="0000FF"/>
        </w:rPr>
      </w:pPr>
      <w:r w:rsidRPr="00752001">
        <w:rPr>
          <w:color w:val="0000FF"/>
        </w:rPr>
        <w:t>Nokia</w:t>
      </w:r>
    </w:p>
    <w:p w14:paraId="5FAEA883" w14:textId="32C3C1BD" w:rsidR="00745058" w:rsidRPr="00752001" w:rsidRDefault="00745058" w:rsidP="00745058">
      <w:pPr>
        <w:spacing w:after="0"/>
        <w:ind w:left="567"/>
        <w:rPr>
          <w:color w:val="0000FF"/>
        </w:rPr>
      </w:pPr>
      <w:r w:rsidRPr="00752001">
        <w:rPr>
          <w:color w:val="0000FF"/>
        </w:rPr>
        <w:t>NTT DOCOMO</w:t>
      </w:r>
    </w:p>
    <w:p w14:paraId="343E8EA6" w14:textId="77777777" w:rsidR="00745058" w:rsidRPr="00752001" w:rsidRDefault="00745058" w:rsidP="00745058">
      <w:pPr>
        <w:spacing w:after="0"/>
        <w:ind w:left="567"/>
        <w:rPr>
          <w:color w:val="0000FF"/>
        </w:rPr>
      </w:pPr>
      <w:r w:rsidRPr="00752001">
        <w:rPr>
          <w:color w:val="0000FF"/>
        </w:rPr>
        <w:t>OPPO</w:t>
      </w:r>
    </w:p>
    <w:p w14:paraId="35C3FF38" w14:textId="35475B9F" w:rsidR="00745058" w:rsidRPr="00752001" w:rsidRDefault="00745058" w:rsidP="00745058">
      <w:pPr>
        <w:spacing w:after="0"/>
        <w:ind w:left="567"/>
        <w:rPr>
          <w:color w:val="0000FF"/>
        </w:rPr>
      </w:pPr>
      <w:r w:rsidRPr="00752001">
        <w:rPr>
          <w:color w:val="0000FF"/>
        </w:rPr>
        <w:t>Orange</w:t>
      </w:r>
    </w:p>
    <w:p w14:paraId="3B22E23B" w14:textId="77777777" w:rsidR="00745058" w:rsidRPr="00752001" w:rsidRDefault="00745058" w:rsidP="00745058">
      <w:pPr>
        <w:spacing w:after="0"/>
        <w:ind w:left="567"/>
        <w:rPr>
          <w:color w:val="0000FF"/>
        </w:rPr>
      </w:pPr>
      <w:r w:rsidRPr="00752001">
        <w:rPr>
          <w:color w:val="0000FF"/>
        </w:rPr>
        <w:t>OTD</w:t>
      </w:r>
    </w:p>
    <w:p w14:paraId="57F30C99" w14:textId="424E2A48" w:rsidR="000636D6" w:rsidRPr="00752001" w:rsidRDefault="000636D6" w:rsidP="00745058">
      <w:pPr>
        <w:spacing w:after="0"/>
        <w:ind w:left="567"/>
        <w:rPr>
          <w:color w:val="0000FF"/>
        </w:rPr>
      </w:pPr>
      <w:r w:rsidRPr="00752001">
        <w:rPr>
          <w:color w:val="0000FF"/>
        </w:rPr>
        <w:lastRenderedPageBreak/>
        <w:t>Philips</w:t>
      </w:r>
    </w:p>
    <w:p w14:paraId="2C041B53" w14:textId="5E4D5642" w:rsidR="003A6042" w:rsidRPr="00752001" w:rsidRDefault="003A6042" w:rsidP="00745058">
      <w:pPr>
        <w:spacing w:after="0"/>
        <w:ind w:left="567"/>
        <w:rPr>
          <w:color w:val="0000FF"/>
        </w:rPr>
      </w:pPr>
      <w:proofErr w:type="spellStart"/>
      <w:r w:rsidRPr="00752001">
        <w:rPr>
          <w:color w:val="0000FF"/>
        </w:rPr>
        <w:t>Perspecta</w:t>
      </w:r>
      <w:proofErr w:type="spellEnd"/>
      <w:r w:rsidRPr="00752001">
        <w:rPr>
          <w:color w:val="0000FF"/>
        </w:rPr>
        <w:t xml:space="preserve"> Labs</w:t>
      </w:r>
    </w:p>
    <w:p w14:paraId="2FB3CCA8" w14:textId="77777777" w:rsidR="00B53A5E" w:rsidRPr="00752001" w:rsidRDefault="00B53A5E" w:rsidP="00745058">
      <w:pPr>
        <w:spacing w:after="0"/>
        <w:ind w:left="567"/>
        <w:rPr>
          <w:color w:val="0000FF"/>
        </w:rPr>
      </w:pPr>
      <w:proofErr w:type="spellStart"/>
      <w:r w:rsidRPr="00752001">
        <w:rPr>
          <w:color w:val="0000FF"/>
        </w:rPr>
        <w:t>Quixoticity</w:t>
      </w:r>
      <w:proofErr w:type="spellEnd"/>
    </w:p>
    <w:p w14:paraId="39B1BC5C" w14:textId="76979172" w:rsidR="00745058" w:rsidRPr="00752001" w:rsidRDefault="00745058" w:rsidP="00745058">
      <w:pPr>
        <w:spacing w:after="0"/>
        <w:ind w:left="567"/>
        <w:rPr>
          <w:color w:val="0000FF"/>
        </w:rPr>
      </w:pPr>
      <w:r w:rsidRPr="00752001">
        <w:rPr>
          <w:color w:val="0000FF"/>
        </w:rPr>
        <w:t>Qualcomm</w:t>
      </w:r>
    </w:p>
    <w:p w14:paraId="1DB8FBCF" w14:textId="42610F25" w:rsidR="003A6042" w:rsidRPr="00354BA1" w:rsidRDefault="003A6042" w:rsidP="00745058">
      <w:pPr>
        <w:spacing w:after="0"/>
        <w:ind w:left="567"/>
        <w:rPr>
          <w:color w:val="0000FF"/>
        </w:rPr>
      </w:pPr>
      <w:proofErr w:type="spellStart"/>
      <w:r w:rsidRPr="00354BA1">
        <w:rPr>
          <w:color w:val="0000FF"/>
        </w:rPr>
        <w:t>Sandvine</w:t>
      </w:r>
      <w:proofErr w:type="spellEnd"/>
    </w:p>
    <w:p w14:paraId="2C9459F3" w14:textId="74E203CE" w:rsidR="00745058" w:rsidRPr="00752001" w:rsidRDefault="00745058" w:rsidP="00745058">
      <w:pPr>
        <w:spacing w:after="0"/>
        <w:ind w:left="567"/>
        <w:rPr>
          <w:color w:val="0000FF"/>
        </w:rPr>
      </w:pPr>
      <w:r w:rsidRPr="00752001">
        <w:rPr>
          <w:color w:val="0000FF"/>
        </w:rPr>
        <w:t>Samsung</w:t>
      </w:r>
    </w:p>
    <w:p w14:paraId="51BAAC8D" w14:textId="481FC3E9" w:rsidR="003A6042" w:rsidRPr="00752001" w:rsidRDefault="003A6042" w:rsidP="00745058">
      <w:pPr>
        <w:spacing w:after="0"/>
        <w:ind w:left="567"/>
        <w:rPr>
          <w:color w:val="0000FF"/>
        </w:rPr>
      </w:pPr>
      <w:r w:rsidRPr="00752001">
        <w:rPr>
          <w:color w:val="0000FF"/>
        </w:rPr>
        <w:t>Siemens</w:t>
      </w:r>
    </w:p>
    <w:p w14:paraId="5B923399" w14:textId="173EE3A5" w:rsidR="003A6042" w:rsidRPr="00752001" w:rsidRDefault="003A6042" w:rsidP="00745058">
      <w:pPr>
        <w:spacing w:after="0"/>
        <w:ind w:left="567"/>
        <w:rPr>
          <w:color w:val="0000FF"/>
        </w:rPr>
      </w:pPr>
      <w:r w:rsidRPr="00752001">
        <w:rPr>
          <w:color w:val="0000FF"/>
        </w:rPr>
        <w:t>Sony</w:t>
      </w:r>
    </w:p>
    <w:p w14:paraId="08B55FF6" w14:textId="77777777" w:rsidR="00B53A5E" w:rsidRPr="00752001" w:rsidRDefault="00B53A5E" w:rsidP="00B53A5E">
      <w:pPr>
        <w:spacing w:after="0"/>
        <w:ind w:left="567"/>
        <w:rPr>
          <w:color w:val="0000FF"/>
        </w:rPr>
      </w:pPr>
      <w:r w:rsidRPr="00752001">
        <w:rPr>
          <w:color w:val="0000FF"/>
        </w:rPr>
        <w:t>Spirent</w:t>
      </w:r>
    </w:p>
    <w:p w14:paraId="407D5541" w14:textId="55AD4FFA" w:rsidR="003A6042" w:rsidRPr="00752001" w:rsidRDefault="003A6042" w:rsidP="00745058">
      <w:pPr>
        <w:spacing w:after="0"/>
        <w:ind w:left="567"/>
        <w:rPr>
          <w:color w:val="0000FF"/>
        </w:rPr>
      </w:pPr>
      <w:proofErr w:type="spellStart"/>
      <w:r w:rsidRPr="00752001">
        <w:rPr>
          <w:color w:val="0000FF"/>
        </w:rPr>
        <w:t>Spreadtrum</w:t>
      </w:r>
      <w:proofErr w:type="spellEnd"/>
    </w:p>
    <w:p w14:paraId="2ED35140" w14:textId="7CD6BA92" w:rsidR="00745058" w:rsidRPr="00752001" w:rsidRDefault="00745058" w:rsidP="00745058">
      <w:pPr>
        <w:spacing w:after="0"/>
        <w:ind w:left="567"/>
        <w:rPr>
          <w:color w:val="0000FF"/>
        </w:rPr>
      </w:pPr>
      <w:r w:rsidRPr="00752001">
        <w:rPr>
          <w:color w:val="0000FF"/>
        </w:rPr>
        <w:t>Tencent</w:t>
      </w:r>
    </w:p>
    <w:p w14:paraId="44B4F345" w14:textId="77777777" w:rsidR="000636D6" w:rsidRPr="00752001" w:rsidRDefault="000636D6" w:rsidP="00745058">
      <w:pPr>
        <w:spacing w:after="0"/>
        <w:ind w:left="567"/>
        <w:rPr>
          <w:color w:val="0000FF"/>
        </w:rPr>
      </w:pPr>
      <w:r w:rsidRPr="00752001">
        <w:rPr>
          <w:color w:val="0000FF"/>
        </w:rPr>
        <w:t>Telefonica</w:t>
      </w:r>
    </w:p>
    <w:p w14:paraId="608C36EA" w14:textId="6CB8CD54" w:rsidR="00E33E48" w:rsidRPr="00752001" w:rsidRDefault="00E33E48" w:rsidP="00E33E48">
      <w:pPr>
        <w:spacing w:after="0"/>
        <w:ind w:left="567"/>
        <w:rPr>
          <w:color w:val="0000FF"/>
        </w:rPr>
      </w:pPr>
      <w:r w:rsidRPr="00752001">
        <w:rPr>
          <w:color w:val="0000FF"/>
        </w:rPr>
        <w:t>Telenor</w:t>
      </w:r>
    </w:p>
    <w:p w14:paraId="4EDEE54B" w14:textId="74E2A80B" w:rsidR="00752001" w:rsidRPr="00752001" w:rsidRDefault="00752001" w:rsidP="00745058">
      <w:pPr>
        <w:spacing w:after="0"/>
        <w:ind w:left="567"/>
        <w:rPr>
          <w:color w:val="0000FF"/>
        </w:rPr>
      </w:pPr>
      <w:r w:rsidRPr="00752001">
        <w:rPr>
          <w:color w:val="0000FF"/>
        </w:rPr>
        <w:t>Telstra</w:t>
      </w:r>
    </w:p>
    <w:p w14:paraId="7BE0BE3E" w14:textId="5DBDA139" w:rsidR="00745058" w:rsidRPr="00354BA1" w:rsidRDefault="00745058" w:rsidP="00745058">
      <w:pPr>
        <w:spacing w:after="0"/>
        <w:ind w:left="567"/>
        <w:rPr>
          <w:color w:val="0000FF"/>
        </w:rPr>
      </w:pPr>
      <w:r w:rsidRPr="00354BA1">
        <w:rPr>
          <w:color w:val="0000FF"/>
        </w:rPr>
        <w:t>T-Mobile USA</w:t>
      </w:r>
    </w:p>
    <w:p w14:paraId="77EF40FD" w14:textId="752FAC59" w:rsidR="00745058" w:rsidRPr="00752001" w:rsidRDefault="00745058" w:rsidP="00745058">
      <w:pPr>
        <w:spacing w:after="0"/>
        <w:ind w:left="567"/>
        <w:rPr>
          <w:color w:val="0000FF"/>
        </w:rPr>
      </w:pPr>
      <w:r w:rsidRPr="00752001">
        <w:rPr>
          <w:color w:val="0000FF"/>
        </w:rPr>
        <w:t>Thales</w:t>
      </w:r>
    </w:p>
    <w:p w14:paraId="1FBE4FC9" w14:textId="441821A7" w:rsidR="00A5157F" w:rsidRPr="00752001" w:rsidRDefault="00A5157F" w:rsidP="00745058">
      <w:pPr>
        <w:spacing w:after="0"/>
        <w:ind w:left="567"/>
        <w:rPr>
          <w:color w:val="0000FF"/>
        </w:rPr>
      </w:pPr>
      <w:r w:rsidRPr="00752001">
        <w:rPr>
          <w:color w:val="0000FF"/>
        </w:rPr>
        <w:t>TIM</w:t>
      </w:r>
    </w:p>
    <w:p w14:paraId="61BFD89E" w14:textId="497D0F38" w:rsidR="00752001" w:rsidRDefault="00752001" w:rsidP="00745058">
      <w:pPr>
        <w:spacing w:after="0"/>
        <w:ind w:left="567"/>
        <w:rPr>
          <w:color w:val="0000FF"/>
        </w:rPr>
      </w:pPr>
      <w:r>
        <w:rPr>
          <w:color w:val="0000FF"/>
        </w:rPr>
        <w:t>USDOT</w:t>
      </w:r>
    </w:p>
    <w:p w14:paraId="7E6C201F" w14:textId="644FBAD8" w:rsidR="00E33E48" w:rsidRPr="00752001" w:rsidRDefault="00E33E48" w:rsidP="00745058">
      <w:pPr>
        <w:spacing w:after="0"/>
        <w:ind w:left="567"/>
        <w:rPr>
          <w:color w:val="0000FF"/>
        </w:rPr>
      </w:pPr>
      <w:r w:rsidRPr="00752001">
        <w:rPr>
          <w:color w:val="0000FF"/>
        </w:rPr>
        <w:t>Verizon</w:t>
      </w:r>
    </w:p>
    <w:p w14:paraId="309D1C7A" w14:textId="08AA0AC7" w:rsidR="00745058" w:rsidRPr="00752001" w:rsidRDefault="00745058" w:rsidP="00745058">
      <w:pPr>
        <w:spacing w:after="0"/>
        <w:ind w:left="567"/>
        <w:rPr>
          <w:color w:val="0000FF"/>
        </w:rPr>
      </w:pPr>
      <w:r w:rsidRPr="00752001">
        <w:rPr>
          <w:color w:val="0000FF"/>
        </w:rPr>
        <w:t>Vivo</w:t>
      </w:r>
    </w:p>
    <w:p w14:paraId="1FE89E6A" w14:textId="77777777" w:rsidR="00745058" w:rsidRPr="00752001" w:rsidRDefault="00745058" w:rsidP="00745058">
      <w:pPr>
        <w:spacing w:after="0"/>
        <w:ind w:left="567"/>
        <w:rPr>
          <w:color w:val="0000FF"/>
        </w:rPr>
      </w:pPr>
      <w:r w:rsidRPr="00752001">
        <w:rPr>
          <w:color w:val="0000FF"/>
        </w:rPr>
        <w:t>Vodafone</w:t>
      </w:r>
    </w:p>
    <w:p w14:paraId="24674AFD" w14:textId="5ED22BAE" w:rsidR="003A6042" w:rsidRPr="00752001" w:rsidRDefault="003A6042" w:rsidP="00745058">
      <w:pPr>
        <w:spacing w:after="0"/>
        <w:ind w:left="567"/>
        <w:rPr>
          <w:color w:val="0000FF"/>
        </w:rPr>
      </w:pPr>
      <w:r w:rsidRPr="00752001">
        <w:rPr>
          <w:color w:val="0000FF"/>
        </w:rPr>
        <w:t>Xiaomi</w:t>
      </w:r>
    </w:p>
    <w:p w14:paraId="546C8440" w14:textId="05ABA1B5" w:rsidR="00745058" w:rsidRPr="00752001" w:rsidRDefault="00745058" w:rsidP="00745058">
      <w:pPr>
        <w:spacing w:after="0"/>
        <w:ind w:left="567"/>
        <w:rPr>
          <w:color w:val="0000FF"/>
        </w:rPr>
      </w:pPr>
      <w:r w:rsidRPr="00752001">
        <w:rPr>
          <w:color w:val="0000FF"/>
        </w:rPr>
        <w:t>ZTE</w:t>
      </w:r>
    </w:p>
    <w:p w14:paraId="621A5BDF" w14:textId="7B8BEEA4" w:rsidR="00745058" w:rsidRPr="000636D6" w:rsidRDefault="00745058" w:rsidP="00745058"/>
    <w:p w14:paraId="2FF5A41C" w14:textId="2B12918D" w:rsidR="00745058" w:rsidRPr="00B924CB" w:rsidRDefault="00745058" w:rsidP="00745058">
      <w:r w:rsidRPr="00B924CB">
        <w:t>NOTE</w:t>
      </w:r>
      <w:r w:rsidR="00B924CB" w:rsidRPr="00B924CB">
        <w:tab/>
      </w:r>
      <w:r w:rsidRPr="00B924CB">
        <w:t>Meeting notes are not exhaustive and may not contain all the comments made during the conference call.</w:t>
      </w:r>
    </w:p>
    <w:p w14:paraId="7EBB124A" w14:textId="77777777" w:rsidR="006A4BFC" w:rsidRDefault="006A4BFC" w:rsidP="006A4BFC"/>
    <w:p w14:paraId="69B9AB7F" w14:textId="77777777" w:rsidR="006A4BFC" w:rsidRDefault="006A4BFC" w:rsidP="006A4BFC">
      <w:r>
        <w:t xml:space="preserve">Documents are on the 3GPP FTP server: </w:t>
      </w:r>
      <w:hyperlink r:id="rId5" w:history="1">
        <w:r w:rsidRPr="00291B8D">
          <w:rPr>
            <w:rStyle w:val="Hyperlink"/>
          </w:rPr>
          <w:t>https://www.3gpp.org/ftp//tsg_sa/TSG_SA/TSGS_88E_Electronic/Docs</w:t>
        </w:r>
      </w:hyperlink>
      <w:r>
        <w:t xml:space="preserve"> and</w:t>
      </w:r>
      <w:r w:rsidRPr="006A4BFC">
        <w:t xml:space="preserve"> </w:t>
      </w:r>
      <w:hyperlink r:id="rId6" w:history="1">
        <w:r w:rsidRPr="00291B8D">
          <w:rPr>
            <w:rStyle w:val="Hyperlink"/>
          </w:rPr>
          <w:t>https://www.3gpp.org/ftp//tsg_sa/TSG_SA/TSGS_88E_Electronic/Inbox/Revisions</w:t>
        </w:r>
      </w:hyperlink>
    </w:p>
    <w:p w14:paraId="5862FA1B" w14:textId="77777777" w:rsidR="00983B33" w:rsidRDefault="00983B33"/>
    <w:p w14:paraId="6F4D3130" w14:textId="77777777" w:rsidR="00B924CB" w:rsidRDefault="00B924CB" w:rsidP="00B924CB">
      <w:pPr>
        <w:pStyle w:val="Heading1"/>
      </w:pPr>
      <w:r>
        <w:t>5min</w:t>
      </w:r>
      <w:r>
        <w:tab/>
        <w:t>Opening of meeting.</w:t>
      </w:r>
    </w:p>
    <w:p w14:paraId="7F650455" w14:textId="77777777" w:rsidR="00B924CB" w:rsidRDefault="00B924CB" w:rsidP="00B924CB">
      <w:r>
        <w:t>Georg Mayer (TSG SA Chairman) chaired the conference call. Notes were taken by Maurice Pope (MCC).</w:t>
      </w:r>
    </w:p>
    <w:p w14:paraId="6186770D" w14:textId="77777777" w:rsidR="00B924CB" w:rsidRDefault="00B924CB" w:rsidP="00B924CB"/>
    <w:p w14:paraId="7C5AE99F" w14:textId="7C3CBA63" w:rsidR="007272FC" w:rsidRDefault="00293D1E" w:rsidP="00B924CB">
      <w:pPr>
        <w:pStyle w:val="Heading1"/>
      </w:pPr>
      <w:r w:rsidRPr="0045385D">
        <w:rPr>
          <w:bCs/>
        </w:rPr>
        <w:t>Agenda:</w:t>
      </w:r>
      <w:r>
        <w:t xml:space="preserve"> </w:t>
      </w:r>
      <w:r w:rsidR="006A4BFC" w:rsidRPr="006A4BFC">
        <w:rPr>
          <w:color w:val="0000FF"/>
        </w:rPr>
        <w:t>SP-200600_Rev</w:t>
      </w:r>
      <w:r w:rsidR="00752001">
        <w:rPr>
          <w:color w:val="0000FF"/>
        </w:rPr>
        <w:t>4</w:t>
      </w:r>
      <w:r w:rsidR="006A4BFC" w:rsidRPr="006A4BFC">
        <w:t xml:space="preserve"> </w:t>
      </w:r>
      <w:r w:rsidR="006A4BFC">
        <w:t>SA#88-e GoToMeetings Agenda</w:t>
      </w:r>
    </w:p>
    <w:p w14:paraId="5841B538" w14:textId="77777777" w:rsidR="00752001" w:rsidRDefault="00752001" w:rsidP="00752001"/>
    <w:p w14:paraId="11CE0060" w14:textId="4D339889" w:rsidR="00752001" w:rsidRDefault="00752001" w:rsidP="00752001">
      <w:pPr>
        <w:pStyle w:val="Heading1"/>
        <w:pBdr>
          <w:top w:val="single" w:sz="4" w:space="1" w:color="auto"/>
        </w:pBdr>
      </w:pPr>
      <w:r>
        <w:t>5 min</w:t>
      </w:r>
      <w:r>
        <w:tab/>
        <w:t>ISO SC29 reorg (SP-200579) - short presentation by Mary-Luc (LS Person)</w:t>
      </w:r>
    </w:p>
    <w:p w14:paraId="1C941771" w14:textId="67D8F917" w:rsidR="00752001" w:rsidRPr="00752001" w:rsidRDefault="00752001" w:rsidP="00752001">
      <w:pPr>
        <w:pBdr>
          <w:top w:val="single" w:sz="4" w:space="1" w:color="auto"/>
        </w:pBdr>
      </w:pPr>
      <w:r w:rsidRPr="00752001">
        <w:rPr>
          <w:color w:val="0000FF"/>
        </w:rPr>
        <w:t>SP-200</w:t>
      </w:r>
      <w:r>
        <w:rPr>
          <w:color w:val="0000FF"/>
        </w:rPr>
        <w:t>579</w:t>
      </w:r>
      <w:r>
        <w:t xml:space="preserve"> ISO SC29 (JPEG/MPEG) reorganization (Beijing Xiaomi Mobile Software)</w:t>
      </w:r>
    </w:p>
    <w:p w14:paraId="23468B03" w14:textId="77777777" w:rsidR="00752001" w:rsidRPr="00A3071B" w:rsidRDefault="00752001" w:rsidP="00752001">
      <w:pPr>
        <w:keepNext/>
        <w:keepLines/>
      </w:pPr>
      <w:r>
        <w:rPr>
          <w:b/>
        </w:rPr>
        <w:t>Discussion and conclusion:</w:t>
      </w:r>
    </w:p>
    <w:p w14:paraId="7854029E" w14:textId="12475AD4" w:rsidR="00752001" w:rsidRDefault="00752001" w:rsidP="00752001">
      <w:r>
        <w:t xml:space="preserve">This was presented and </w:t>
      </w:r>
      <w:r>
        <w:rPr>
          <w:color w:val="0000FF"/>
        </w:rPr>
        <w:t>noted</w:t>
      </w:r>
      <w:r>
        <w:t>.</w:t>
      </w:r>
    </w:p>
    <w:p w14:paraId="5C40F441" w14:textId="77777777" w:rsidR="00752001" w:rsidRDefault="00752001" w:rsidP="00752001"/>
    <w:p w14:paraId="0D23A7A4" w14:textId="4F6F8E5E" w:rsidR="00752001" w:rsidRDefault="00752001" w:rsidP="00752001">
      <w:pPr>
        <w:pStyle w:val="Heading1"/>
        <w:pBdr>
          <w:top w:val="single" w:sz="4" w:space="1" w:color="auto"/>
        </w:pBdr>
      </w:pPr>
      <w:r>
        <w:t>20 min</w:t>
      </w:r>
      <w:r>
        <w:tab/>
        <w:t>Free-to-Air support for NR MBS</w:t>
      </w:r>
    </w:p>
    <w:p w14:paraId="3F2FF4F2" w14:textId="05B59ABF" w:rsidR="00752001" w:rsidRDefault="00752001" w:rsidP="00752001">
      <w:pPr>
        <w:pStyle w:val="Heading1"/>
        <w:pBdr>
          <w:top w:val="single" w:sz="4" w:space="1" w:color="auto"/>
        </w:pBdr>
        <w:tabs>
          <w:tab w:val="left" w:pos="3828"/>
        </w:tabs>
      </w:pPr>
      <w:r>
        <w:t xml:space="preserve">SP-200591 disc paper presented by </w:t>
      </w:r>
      <w:proofErr w:type="spellStart"/>
      <w:r>
        <w:t>Shuan</w:t>
      </w:r>
      <w:proofErr w:type="spellEnd"/>
      <w:r>
        <w:t xml:space="preserve"> Li, CBN</w:t>
      </w:r>
    </w:p>
    <w:p w14:paraId="64B8E6BE" w14:textId="372A3DF0" w:rsidR="00752001" w:rsidRDefault="00752001" w:rsidP="00752001">
      <w:pPr>
        <w:pBdr>
          <w:top w:val="single" w:sz="4" w:space="1" w:color="auto"/>
        </w:pBdr>
      </w:pPr>
      <w:r w:rsidRPr="00752001">
        <w:rPr>
          <w:color w:val="0000FF"/>
        </w:rPr>
        <w:t>SP-200591</w:t>
      </w:r>
      <w:r>
        <w:t xml:space="preserve"> Motivation to Revise Architectural enhancements for 5G multicast/broadcast services (CBN, ABS, ABP, EBU, IRT, Huawei Qualcomm Incorporated, Reliance </w:t>
      </w:r>
      <w:proofErr w:type="spellStart"/>
      <w:r>
        <w:t>Jio</w:t>
      </w:r>
      <w:proofErr w:type="spellEnd"/>
      <w:r>
        <w:t>, ZTE)</w:t>
      </w:r>
    </w:p>
    <w:p w14:paraId="791E1C6F" w14:textId="77777777" w:rsidR="00752001" w:rsidRPr="00A3071B" w:rsidRDefault="00752001" w:rsidP="00280CC6">
      <w:pPr>
        <w:keepNext/>
        <w:keepLines/>
      </w:pPr>
      <w:r>
        <w:rPr>
          <w:b/>
        </w:rPr>
        <w:t>Discussion and conclusion:</w:t>
      </w:r>
    </w:p>
    <w:p w14:paraId="59729A94" w14:textId="44ECD3D6" w:rsidR="00752001" w:rsidRPr="00752001" w:rsidRDefault="00752001" w:rsidP="00280CC6">
      <w:r>
        <w:t xml:space="preserve">This proposes to add the Free-To-Air work into the previously prioritised SID. The related revised SID in SP-200558 was reviewed. CBN were thanked for this presentation, which was </w:t>
      </w:r>
      <w:r>
        <w:rPr>
          <w:color w:val="0000FF"/>
        </w:rPr>
        <w:t>noted</w:t>
      </w:r>
      <w:r>
        <w:t>.</w:t>
      </w:r>
    </w:p>
    <w:p w14:paraId="26E4E91B" w14:textId="5C81C2E1" w:rsidR="00752001" w:rsidRDefault="00752001" w:rsidP="00752001"/>
    <w:p w14:paraId="5395F7C1" w14:textId="22FE48C3" w:rsidR="00752001" w:rsidRDefault="00752001" w:rsidP="00752001">
      <w:pPr>
        <w:pStyle w:val="Heading1"/>
        <w:pBdr>
          <w:top w:val="single" w:sz="4" w:space="1" w:color="auto"/>
        </w:pBdr>
      </w:pPr>
      <w:r>
        <w:t>SP-200558 revised SID discussion (objections received)</w:t>
      </w:r>
    </w:p>
    <w:p w14:paraId="3D018373" w14:textId="3C2D74B6" w:rsidR="00752001" w:rsidRPr="00752001" w:rsidRDefault="00752001" w:rsidP="00752001">
      <w:pPr>
        <w:pBdr>
          <w:top w:val="single" w:sz="4" w:space="1" w:color="auto"/>
        </w:pBdr>
      </w:pPr>
      <w:r w:rsidRPr="00752001">
        <w:rPr>
          <w:color w:val="0000FF"/>
        </w:rPr>
        <w:t>SP-2005</w:t>
      </w:r>
      <w:r>
        <w:rPr>
          <w:color w:val="0000FF"/>
        </w:rPr>
        <w:t>58</w:t>
      </w:r>
      <w:r>
        <w:t xml:space="preserve"> Revised SID: Architectural enhancements for 5G multicast-broadcast services (CBN, Huawei, </w:t>
      </w:r>
      <w:proofErr w:type="spellStart"/>
      <w:r>
        <w:t>Hisilicon</w:t>
      </w:r>
      <w:proofErr w:type="spellEnd"/>
      <w:r>
        <w:t>, Qualcomm Incorporated)</w:t>
      </w:r>
    </w:p>
    <w:p w14:paraId="3A822ED0" w14:textId="77777777" w:rsidR="00752001" w:rsidRPr="00A3071B" w:rsidRDefault="00752001" w:rsidP="00752001">
      <w:pPr>
        <w:keepNext/>
        <w:keepLines/>
      </w:pPr>
      <w:r>
        <w:rPr>
          <w:b/>
        </w:rPr>
        <w:lastRenderedPageBreak/>
        <w:t>Discussion and conclusion:</w:t>
      </w:r>
    </w:p>
    <w:p w14:paraId="6F1BB052" w14:textId="17F8AC3B" w:rsidR="00752001" w:rsidRDefault="00752001" w:rsidP="00752001">
      <w:r>
        <w:t>Vodafone asked why the already developed solutions cannot be used instead of developing enhancements for Rel</w:t>
      </w:r>
      <w:r>
        <w:noBreakHyphen/>
        <w:t>17. Deutsche Telekom also resisted reintroducing this enhancement into Rel</w:t>
      </w:r>
      <w:r>
        <w:noBreakHyphen/>
        <w:t xml:space="preserve">17 which took a lot of negotiation to prioritise into </w:t>
      </w:r>
      <w:proofErr w:type="spellStart"/>
      <w:r>
        <w:t>it's</w:t>
      </w:r>
      <w:proofErr w:type="spellEnd"/>
      <w:r>
        <w:t xml:space="preserve"> current challenging content. CBN commented that there is currently no plan for deployment of this on LTE. KDDI commented that if there is a restriction to deployment on 5G only then this should be taken as a special case for inclusion in Rel</w:t>
      </w:r>
      <w:r>
        <w:noBreakHyphen/>
        <w:t>17. Motorola Solutions commented that there was some discussion on moving Rel</w:t>
      </w:r>
      <w:r>
        <w:noBreakHyphen/>
        <w:t>17 freeze dates and adding this type of change should not be added as it would put more pressure on delaying Rel</w:t>
      </w:r>
      <w:r>
        <w:noBreakHyphen/>
        <w:t>17 and this is not a Public Safety item, which is for First Responders support. There was some discussion on the need to include this in Rel</w:t>
      </w:r>
      <w:r>
        <w:noBreakHyphen/>
        <w:t xml:space="preserve">17 or not. MediaTek reported they have a proposed compromise and were asked to upload their proposed revision to the revisions folder. Deutsche Telekom commented that this can be considered until the next TSG SA meeting and need not be approved at this meeting. This was left for further discussion until CC#4. </w:t>
      </w:r>
    </w:p>
    <w:p w14:paraId="35703832" w14:textId="77777777" w:rsidR="00752001" w:rsidRPr="0035673E" w:rsidRDefault="00752001" w:rsidP="00752001"/>
    <w:p w14:paraId="08DEB19D" w14:textId="103A1D3C" w:rsidR="00752001" w:rsidRDefault="00752001" w:rsidP="00001653">
      <w:pPr>
        <w:pStyle w:val="Heading1"/>
        <w:pBdr>
          <w:top w:val="none" w:sz="0" w:space="0" w:color="auto"/>
        </w:pBdr>
      </w:pPr>
      <w:r>
        <w:t>20 min</w:t>
      </w:r>
      <w:r>
        <w:tab/>
        <w:t>EAP-AKA' key derivation / SUPI</w:t>
      </w:r>
    </w:p>
    <w:p w14:paraId="43B7E18A" w14:textId="629BC376" w:rsidR="00752001" w:rsidRPr="00752001" w:rsidRDefault="00752001" w:rsidP="00752001">
      <w:pPr>
        <w:pBdr>
          <w:top w:val="single" w:sz="4" w:space="1" w:color="auto"/>
        </w:pBdr>
      </w:pPr>
      <w:r w:rsidRPr="00752001">
        <w:rPr>
          <w:color w:val="0000FF"/>
        </w:rPr>
        <w:t>SP-200</w:t>
      </w:r>
      <w:r>
        <w:rPr>
          <w:color w:val="0000FF"/>
        </w:rPr>
        <w:t>614</w:t>
      </w:r>
      <w:r>
        <w:t xml:space="preserve"> Combined options for EAP-AKA' SUPI issue (Huawei, </w:t>
      </w:r>
      <w:proofErr w:type="spellStart"/>
      <w:r>
        <w:t>Hisilicon</w:t>
      </w:r>
      <w:proofErr w:type="spellEnd"/>
      <w:r>
        <w:t>)</w:t>
      </w:r>
    </w:p>
    <w:p w14:paraId="1E0CF2CC" w14:textId="77777777" w:rsidR="00752001" w:rsidRPr="00A3071B" w:rsidRDefault="00752001" w:rsidP="00752001">
      <w:pPr>
        <w:keepNext/>
        <w:keepLines/>
      </w:pPr>
      <w:r>
        <w:rPr>
          <w:b/>
        </w:rPr>
        <w:t>Discussion and conclusion:</w:t>
      </w:r>
    </w:p>
    <w:p w14:paraId="39F4160C" w14:textId="77777777" w:rsidR="00752001" w:rsidRDefault="00752001" w:rsidP="00752001">
      <w:r>
        <w:t xml:space="preserve">Huawei proposed Option 1 to keep using SUPI as input and Qualcomm proposed Option 2 to redefine the input identity for AKA'. CRs were available for both options. Intel asked whether there were any controversial issues on 8.7.0. Huawei replied that there are no issues on this. Qualcomm commented that 8.7.0 uses 'naked' IMSI as input to the SUPI Type derivation. Huawei commented that they did not think Option 2 covered all use cases and Option 2 proposes new input parameters. ZTE asked for clarification on whether this was </w:t>
      </w:r>
      <w:proofErr w:type="spellStart"/>
      <w:r>
        <w:t>Kuasf</w:t>
      </w:r>
      <w:proofErr w:type="spellEnd"/>
      <w:r>
        <w:t xml:space="preserve"> or </w:t>
      </w:r>
      <w:proofErr w:type="spellStart"/>
      <w:r>
        <w:t>Kamf</w:t>
      </w:r>
      <w:proofErr w:type="spellEnd"/>
      <w:r>
        <w:t xml:space="preserve">. MediaTek commented that their understanding is in line with Option 1. Huawei clarified for ZTE that this is </w:t>
      </w:r>
      <w:proofErr w:type="spellStart"/>
      <w:r>
        <w:t>Kuasf</w:t>
      </w:r>
      <w:proofErr w:type="spellEnd"/>
      <w:r>
        <w:t>. Huawei had strong concerns about changing the use of SUPI (i.e. Option 2).</w:t>
      </w:r>
    </w:p>
    <w:p w14:paraId="63FE9031" w14:textId="3EB8F92E" w:rsidR="00752001" w:rsidRDefault="00752001" w:rsidP="00752001">
      <w:r>
        <w:t>An informal show of hands was held to gauge the support for the options (don't cares should not raise hand):</w:t>
      </w:r>
    </w:p>
    <w:p w14:paraId="73D7CDCF" w14:textId="7AB60670" w:rsidR="00752001" w:rsidRDefault="00752001" w:rsidP="006B5E00">
      <w:pPr>
        <w:tabs>
          <w:tab w:val="clear" w:pos="567"/>
          <w:tab w:val="clear" w:pos="851"/>
          <w:tab w:val="clear" w:pos="1134"/>
          <w:tab w:val="clear" w:pos="1418"/>
          <w:tab w:val="clear" w:pos="1701"/>
          <w:tab w:val="left" w:pos="993"/>
        </w:tabs>
        <w:ind w:left="1418" w:hanging="1418"/>
      </w:pPr>
      <w:r>
        <w:t>Option 1:</w:t>
      </w:r>
      <w:r>
        <w:tab/>
      </w:r>
      <w:r w:rsidR="00280CC6">
        <w:t>8</w:t>
      </w:r>
      <w:r w:rsidR="006B5E00">
        <w:tab/>
        <w:t>(</w:t>
      </w:r>
      <w:r>
        <w:t>HPE</w:t>
      </w:r>
      <w:r w:rsidR="006B5E00">
        <w:t xml:space="preserve">, </w:t>
      </w:r>
      <w:r>
        <w:rPr>
          <w:rFonts w:hint="eastAsia"/>
        </w:rPr>
        <w:t>Huawei</w:t>
      </w:r>
      <w:r w:rsidR="006B5E00">
        <w:rPr>
          <w:rFonts w:hint="eastAsia"/>
        </w:rPr>
        <w:t>,</w:t>
      </w:r>
      <w:r w:rsidR="006B5E00">
        <w:t xml:space="preserve"> </w:t>
      </w:r>
      <w:r>
        <w:t>MediaTek</w:t>
      </w:r>
      <w:r w:rsidR="006B5E00">
        <w:t xml:space="preserve">, </w:t>
      </w:r>
      <w:proofErr w:type="spellStart"/>
      <w:r>
        <w:t>Futurewei</w:t>
      </w:r>
      <w:proofErr w:type="spellEnd"/>
      <w:r w:rsidR="006B5E00">
        <w:t xml:space="preserve">, </w:t>
      </w:r>
      <w:r>
        <w:t>Broadcom</w:t>
      </w:r>
      <w:r w:rsidR="006B5E00">
        <w:t xml:space="preserve">, </w:t>
      </w:r>
      <w:proofErr w:type="spellStart"/>
      <w:r>
        <w:t>Spreadtrum</w:t>
      </w:r>
      <w:proofErr w:type="spellEnd"/>
      <w:r w:rsidR="006B5E00">
        <w:t xml:space="preserve">, </w:t>
      </w:r>
      <w:r>
        <w:t>Spirent Comm</w:t>
      </w:r>
      <w:r w:rsidR="006B5E00">
        <w:t xml:space="preserve">, </w:t>
      </w:r>
      <w:r>
        <w:t>Motorola Mobility)</w:t>
      </w:r>
    </w:p>
    <w:p w14:paraId="142F3AFD" w14:textId="3421EA61" w:rsidR="00280CC6" w:rsidRDefault="00752001" w:rsidP="006B5E00">
      <w:pPr>
        <w:tabs>
          <w:tab w:val="clear" w:pos="567"/>
          <w:tab w:val="clear" w:pos="851"/>
          <w:tab w:val="clear" w:pos="1134"/>
          <w:tab w:val="clear" w:pos="1418"/>
          <w:tab w:val="clear" w:pos="1701"/>
          <w:tab w:val="left" w:pos="993"/>
        </w:tabs>
        <w:ind w:left="1418" w:hanging="1418"/>
      </w:pPr>
      <w:r>
        <w:t>Option 2:</w:t>
      </w:r>
      <w:r>
        <w:tab/>
      </w:r>
      <w:r w:rsidR="00280CC6">
        <w:t>11</w:t>
      </w:r>
      <w:r w:rsidR="006B5E00">
        <w:tab/>
        <w:t>(</w:t>
      </w:r>
      <w:r w:rsidR="00280CC6">
        <w:t>Nokia</w:t>
      </w:r>
      <w:r w:rsidR="006B5E00">
        <w:t xml:space="preserve">, </w:t>
      </w:r>
      <w:r w:rsidR="00280CC6">
        <w:t>Motorola Solutions</w:t>
      </w:r>
      <w:r w:rsidR="006B5E00">
        <w:t xml:space="preserve">, </w:t>
      </w:r>
      <w:r w:rsidR="00280CC6">
        <w:t>ZTE</w:t>
      </w:r>
      <w:r w:rsidR="006B5E00">
        <w:t xml:space="preserve">, </w:t>
      </w:r>
      <w:r w:rsidR="00280CC6">
        <w:t>SAMSUNG</w:t>
      </w:r>
      <w:r w:rsidR="006B5E00">
        <w:t xml:space="preserve">, </w:t>
      </w:r>
      <w:r w:rsidR="00280CC6">
        <w:t>Ericsson</w:t>
      </w:r>
      <w:r w:rsidR="006B5E00">
        <w:t xml:space="preserve">, </w:t>
      </w:r>
      <w:proofErr w:type="spellStart"/>
      <w:r w:rsidR="00280CC6">
        <w:t>Telia</w:t>
      </w:r>
      <w:proofErr w:type="spellEnd"/>
      <w:r w:rsidR="00280CC6">
        <w:t xml:space="preserve"> Company</w:t>
      </w:r>
      <w:r w:rsidR="006B5E00">
        <w:t xml:space="preserve">, </w:t>
      </w:r>
      <w:r w:rsidR="00280CC6">
        <w:t>Qualcomm</w:t>
      </w:r>
      <w:r w:rsidR="006B5E00">
        <w:t xml:space="preserve">, </w:t>
      </w:r>
      <w:r w:rsidR="00280CC6">
        <w:t>Charter</w:t>
      </w:r>
      <w:r w:rsidR="006B5E00">
        <w:t xml:space="preserve">, </w:t>
      </w:r>
      <w:r w:rsidR="00280CC6">
        <w:t>LGE</w:t>
      </w:r>
      <w:r w:rsidR="006B5E00">
        <w:t xml:space="preserve">, </w:t>
      </w:r>
      <w:r w:rsidR="00280CC6">
        <w:t>T-Mobile USA</w:t>
      </w:r>
      <w:r w:rsidR="006B5E00">
        <w:t xml:space="preserve">, </w:t>
      </w:r>
      <w:r w:rsidR="00280CC6">
        <w:t>V</w:t>
      </w:r>
      <w:r w:rsidR="006B5E00">
        <w:t>erizon</w:t>
      </w:r>
      <w:r w:rsidR="00280CC6">
        <w:t>)</w:t>
      </w:r>
    </w:p>
    <w:p w14:paraId="00462274" w14:textId="10824E5E" w:rsidR="00280CC6" w:rsidRDefault="00280CC6" w:rsidP="00752001">
      <w:r>
        <w:t>Qualcomm  proposed that it is indicated that Rel-16 and Rel-17 are not interoperable in order to avoid mis-implementations with the change of AKA' key derivation. This should be further discussed and will be reviewed again at CC#4 if necessary.</w:t>
      </w:r>
    </w:p>
    <w:p w14:paraId="4A1B3DE6" w14:textId="12226B43" w:rsidR="00280CC6" w:rsidRDefault="00280CC6" w:rsidP="00752001"/>
    <w:p w14:paraId="2E236417" w14:textId="74988675" w:rsidR="00752001" w:rsidRDefault="00752001" w:rsidP="00280CC6">
      <w:pPr>
        <w:pStyle w:val="Heading1"/>
        <w:pBdr>
          <w:top w:val="single" w:sz="4" w:space="1" w:color="auto"/>
        </w:pBdr>
      </w:pPr>
      <w:r>
        <w:t>10 min</w:t>
      </w:r>
      <w:r>
        <w:tab/>
        <w:t>AQP</w:t>
      </w:r>
    </w:p>
    <w:p w14:paraId="517B149F" w14:textId="1A6B3150" w:rsidR="00752001" w:rsidRDefault="00752001" w:rsidP="00001653">
      <w:pPr>
        <w:pStyle w:val="Heading1"/>
        <w:pBdr>
          <w:top w:val="none" w:sz="0" w:space="0" w:color="auto"/>
        </w:pBdr>
      </w:pPr>
      <w:proofErr w:type="spellStart"/>
      <w:r>
        <w:t>Tdocs</w:t>
      </w:r>
      <w:proofErr w:type="spellEnd"/>
      <w:r>
        <w:t xml:space="preserve"> </w:t>
      </w:r>
      <w:proofErr w:type="spellStart"/>
      <w:r>
        <w:t>tbd</w:t>
      </w:r>
      <w:proofErr w:type="spellEnd"/>
    </w:p>
    <w:p w14:paraId="43A28592" w14:textId="22592EF9" w:rsidR="00280CC6" w:rsidRPr="00752001" w:rsidRDefault="00280CC6" w:rsidP="00280CC6">
      <w:pPr>
        <w:pBdr>
          <w:top w:val="single" w:sz="4" w:space="1" w:color="auto"/>
        </w:pBdr>
      </w:pPr>
      <w:r w:rsidRPr="00752001">
        <w:rPr>
          <w:color w:val="0000FF"/>
        </w:rPr>
        <w:t>SP-200</w:t>
      </w:r>
      <w:r>
        <w:rPr>
          <w:color w:val="0000FF"/>
        </w:rPr>
        <w:t>590</w:t>
      </w:r>
      <w:r>
        <w:t xml:space="preserve"> [DRAFT] LS on Alternative QoS Profile (Huawei)</w:t>
      </w:r>
    </w:p>
    <w:p w14:paraId="4CEB1060" w14:textId="77777777" w:rsidR="00280CC6" w:rsidRPr="00A3071B" w:rsidRDefault="00280CC6" w:rsidP="00280CC6">
      <w:pPr>
        <w:keepNext/>
        <w:keepLines/>
      </w:pPr>
      <w:r>
        <w:rPr>
          <w:b/>
        </w:rPr>
        <w:t>Discussion and conclusion:</w:t>
      </w:r>
    </w:p>
    <w:p w14:paraId="3C41C66B" w14:textId="6B18434A" w:rsidR="00752001" w:rsidRDefault="00280CC6" w:rsidP="00752001">
      <w:r w:rsidRPr="00280CC6">
        <w:rPr>
          <w:color w:val="0000FF"/>
        </w:rPr>
        <w:t>SP-200590_Rev1</w:t>
      </w:r>
      <w:r>
        <w:t xml:space="preserve"> was reviewed. Huawei proposed to note the CRs in SP-200588 and SP-200589 and then await a response to this LS. Ericsson commented that this would just mean re-discussing the same issues in SA WG2 which have already been under discussion for 12 months and did not think this would be easy for SA WG2. Vodafone commented that issues such as handover have not been discussed from a technical perspective as vendors in SA WG2 send to RAN WG3 and RAN WG3 says it needs first to be agreed in SA WG2. Ericsson disagreed and stated the discussion has taken place in SA WG2 but did not result in what Vodafone prefers. Qualcomm suggested a new study could be stared to study the parameters needed. TIM asked for a chance be given to SA WG2 to analyse the parameters by sending a LS like this. CMCC agreed with IM. Intel supported postponing this Feature to the next Release. Siemens supported the TIM view. The SA WG2 Chairman commented that his understanding is that the SA WG2 agreed CRs are approved and SA WG2 should study the parameters for Rel</w:t>
      </w:r>
      <w:r>
        <w:noBreakHyphen/>
        <w:t>17. Orange commented that this should be considered for Rel-16 and moved to Rel-17 if it cannot be included in Rel16. Companies were asked to provide clear proposals for this to be discussed in CC#4.</w:t>
      </w:r>
    </w:p>
    <w:p w14:paraId="0B2D4777" w14:textId="631B46F7" w:rsidR="00280CC6" w:rsidRDefault="00280CC6" w:rsidP="00752001"/>
    <w:p w14:paraId="2C54D513" w14:textId="1D4F98D1" w:rsidR="00752001" w:rsidRDefault="00752001" w:rsidP="00001653">
      <w:pPr>
        <w:pStyle w:val="Heading1"/>
        <w:pBdr>
          <w:top w:val="none" w:sz="0" w:space="0" w:color="auto"/>
        </w:pBdr>
      </w:pPr>
      <w:r>
        <w:t>5 min</w:t>
      </w:r>
      <w:r>
        <w:tab/>
        <w:t xml:space="preserve">SP-200586 Disc paper (not approving 23.503CR2203R1 in SP-200551) - </w:t>
      </w:r>
      <w:proofErr w:type="spellStart"/>
      <w:r>
        <w:t>tdoc</w:t>
      </w:r>
      <w:proofErr w:type="spellEnd"/>
      <w:r>
        <w:t xml:space="preserve"> already presented, find way forward</w:t>
      </w:r>
    </w:p>
    <w:p w14:paraId="6750B463" w14:textId="2CB48614" w:rsidR="00752001" w:rsidRPr="00752001" w:rsidRDefault="00752001" w:rsidP="00752001">
      <w:pPr>
        <w:pBdr>
          <w:top w:val="single" w:sz="4" w:space="1" w:color="auto"/>
        </w:pBdr>
      </w:pPr>
      <w:r w:rsidRPr="00752001">
        <w:rPr>
          <w:color w:val="0000FF"/>
        </w:rPr>
        <w:t>SP-200</w:t>
      </w:r>
      <w:r>
        <w:rPr>
          <w:color w:val="0000FF"/>
        </w:rPr>
        <w:t>586</w:t>
      </w:r>
      <w:r>
        <w:t xml:space="preserve"> Discussion of SA WG2 CR on PDU session establishment with no S-NSSAI (Samsung R&amp;D Institute UK)</w:t>
      </w:r>
    </w:p>
    <w:p w14:paraId="1E253958" w14:textId="77777777" w:rsidR="00752001" w:rsidRPr="00A3071B" w:rsidRDefault="00752001" w:rsidP="00752001">
      <w:pPr>
        <w:keepNext/>
        <w:keepLines/>
      </w:pPr>
      <w:r>
        <w:rPr>
          <w:b/>
        </w:rPr>
        <w:t>Discussion and conclusion:</w:t>
      </w:r>
    </w:p>
    <w:p w14:paraId="1515B6B8" w14:textId="558B906E" w:rsidR="00752001" w:rsidRDefault="00280CC6" w:rsidP="00752001">
      <w:r>
        <w:t>Samsung believes that the related SA WG2 CR (</w:t>
      </w:r>
      <w:r w:rsidRPr="00280CC6">
        <w:rPr>
          <w:color w:val="0000FF"/>
        </w:rPr>
        <w:t>23.502 CR2203R1 in SP-200551</w:t>
      </w:r>
      <w:r>
        <w:t>) should be sent back to SA WG2 for re-consideration in the light of arguments made in CT WG1, and according to the conclusions of the discussion set out in this paper.</w:t>
      </w:r>
    </w:p>
    <w:p w14:paraId="2FFB2A95" w14:textId="108A1729" w:rsidR="00752001" w:rsidRDefault="00280CC6" w:rsidP="00752001">
      <w:r>
        <w:lastRenderedPageBreak/>
        <w:t>Vodafone commented that they have detected potential errors in the CR and would like to avoid introducing the erroneous text into the TS and to correct it first. Vodafone were advised to ask for a number from MCC for their CR and provide it for discussion before CC#4. ZTE commented that SA WG2 closely scrutinise CRs to ensure they are FASMO and this should not be avoided by CRs directly to TSG.</w:t>
      </w:r>
      <w:r w:rsidR="006B5E00">
        <w:t xml:space="preserve"> This was left for further discussion.</w:t>
      </w:r>
    </w:p>
    <w:p w14:paraId="5936DEA8" w14:textId="77777777" w:rsidR="00280CC6" w:rsidRDefault="00280CC6" w:rsidP="00752001"/>
    <w:p w14:paraId="1F532FA1" w14:textId="11A639BC" w:rsidR="00752001" w:rsidRDefault="00752001" w:rsidP="00001653">
      <w:pPr>
        <w:pStyle w:val="Heading1"/>
        <w:pBdr>
          <w:top w:val="none" w:sz="0" w:space="0" w:color="auto"/>
        </w:pBdr>
      </w:pPr>
      <w:r>
        <w:t>10 min</w:t>
      </w:r>
      <w:r>
        <w:tab/>
        <w:t>UPIP</w:t>
      </w:r>
    </w:p>
    <w:p w14:paraId="096A77A4" w14:textId="77777777" w:rsidR="00752001" w:rsidRDefault="00752001" w:rsidP="00752001"/>
    <w:p w14:paraId="16D254B9" w14:textId="3101906E" w:rsidR="00752001" w:rsidRDefault="00752001" w:rsidP="00001653">
      <w:pPr>
        <w:pStyle w:val="Heading1"/>
        <w:pBdr>
          <w:top w:val="none" w:sz="0" w:space="0" w:color="auto"/>
        </w:pBdr>
      </w:pPr>
      <w:r>
        <w:t>SP-200538 - approval of latest revision (this should be done in 1 minute)</w:t>
      </w:r>
    </w:p>
    <w:p w14:paraId="2D0BD0E5" w14:textId="480AD1C2" w:rsidR="00752001" w:rsidRPr="00752001" w:rsidRDefault="00752001" w:rsidP="00752001">
      <w:pPr>
        <w:pBdr>
          <w:top w:val="single" w:sz="4" w:space="1" w:color="auto"/>
        </w:pBdr>
      </w:pPr>
      <w:r w:rsidRPr="00752001">
        <w:rPr>
          <w:color w:val="0000FF"/>
        </w:rPr>
        <w:t>SP-200</w:t>
      </w:r>
      <w:r>
        <w:rPr>
          <w:color w:val="0000FF"/>
        </w:rPr>
        <w:t>538</w:t>
      </w:r>
      <w:r>
        <w:t xml:space="preserve"> </w:t>
      </w:r>
      <w:r w:rsidR="00D3088C">
        <w:t>CR to 33.501 - Update to User Plane Integrity Protection (Deutsche Telekom AG, et al.)</w:t>
      </w:r>
    </w:p>
    <w:p w14:paraId="3959A108" w14:textId="77777777" w:rsidR="00752001" w:rsidRPr="00A3071B" w:rsidRDefault="00752001" w:rsidP="00752001">
      <w:pPr>
        <w:keepNext/>
        <w:keepLines/>
      </w:pPr>
      <w:r>
        <w:rPr>
          <w:b/>
        </w:rPr>
        <w:t>Discussion and conclusion:</w:t>
      </w:r>
    </w:p>
    <w:p w14:paraId="3E838074" w14:textId="2E62DEFF" w:rsidR="00752001" w:rsidRDefault="00280CC6" w:rsidP="00752001">
      <w:r w:rsidRPr="00280CC6">
        <w:rPr>
          <w:color w:val="0000FF"/>
        </w:rPr>
        <w:t>SP-200538_Rev6</w:t>
      </w:r>
      <w:r>
        <w:t xml:space="preserve"> was provided. </w:t>
      </w:r>
      <w:r w:rsidR="006B5E00">
        <w:t xml:space="preserve">SP-200538_Rev6 </w:t>
      </w:r>
      <w:r>
        <w:t xml:space="preserve">was approved and revised in </w:t>
      </w:r>
      <w:r w:rsidRPr="00280CC6">
        <w:rPr>
          <w:color w:val="0000FF"/>
        </w:rPr>
        <w:t>SP-2006</w:t>
      </w:r>
      <w:r w:rsidR="00FC3B12">
        <w:rPr>
          <w:color w:val="0000FF"/>
        </w:rPr>
        <w:t>28</w:t>
      </w:r>
      <w:r>
        <w:t xml:space="preserve">. </w:t>
      </w:r>
      <w:r>
        <w:rPr>
          <w:color w:val="FF0000"/>
        </w:rPr>
        <w:t>Approved</w:t>
      </w:r>
      <w:r>
        <w:t>.</w:t>
      </w:r>
    </w:p>
    <w:p w14:paraId="6AA8F1A7" w14:textId="77777777" w:rsidR="00280CC6" w:rsidRPr="00280CC6" w:rsidRDefault="00280CC6" w:rsidP="00752001"/>
    <w:p w14:paraId="58485845" w14:textId="240E891B" w:rsidR="00752001" w:rsidRDefault="00752001" w:rsidP="00001653">
      <w:pPr>
        <w:pStyle w:val="Heading1"/>
        <w:pBdr>
          <w:top w:val="none" w:sz="0" w:space="0" w:color="auto"/>
        </w:pBdr>
      </w:pPr>
      <w:r>
        <w:t>SP-200354 (WID) &amp; SP-200367 (CR Pack) - objections received, find way forward</w:t>
      </w:r>
    </w:p>
    <w:p w14:paraId="7828DEDA" w14:textId="14F86F7E" w:rsidR="00752001" w:rsidRPr="00752001" w:rsidRDefault="00752001" w:rsidP="00752001">
      <w:pPr>
        <w:pBdr>
          <w:top w:val="single" w:sz="4" w:space="1" w:color="auto"/>
        </w:pBdr>
      </w:pPr>
      <w:r w:rsidRPr="00752001">
        <w:rPr>
          <w:color w:val="0000FF"/>
        </w:rPr>
        <w:t>SP-200</w:t>
      </w:r>
      <w:r>
        <w:rPr>
          <w:color w:val="0000FF"/>
        </w:rPr>
        <w:t>354</w:t>
      </w:r>
      <w:r>
        <w:t xml:space="preserve"> </w:t>
      </w:r>
      <w:r w:rsidR="00280CC6">
        <w:t>New WID on User Plane Integrity Protection for NR.</w:t>
      </w:r>
    </w:p>
    <w:p w14:paraId="52FA43D6" w14:textId="77777777" w:rsidR="00752001" w:rsidRPr="00A3071B" w:rsidRDefault="00752001" w:rsidP="00752001">
      <w:pPr>
        <w:keepNext/>
        <w:keepLines/>
      </w:pPr>
      <w:r>
        <w:rPr>
          <w:b/>
        </w:rPr>
        <w:t>Discussion and conclusion:</w:t>
      </w:r>
    </w:p>
    <w:p w14:paraId="66093F48" w14:textId="588CCF88" w:rsidR="00752001" w:rsidRPr="00280CC6" w:rsidRDefault="00280CC6" w:rsidP="00752001">
      <w:r>
        <w:t xml:space="preserve">This WID was </w:t>
      </w:r>
      <w:r>
        <w:rPr>
          <w:color w:val="FF0000"/>
        </w:rPr>
        <w:t>approved</w:t>
      </w:r>
      <w:r>
        <w:t>.</w:t>
      </w:r>
    </w:p>
    <w:p w14:paraId="22EDE9CD" w14:textId="19D9FD28" w:rsidR="00280CC6" w:rsidRPr="00752001" w:rsidRDefault="00280CC6" w:rsidP="00280CC6">
      <w:pPr>
        <w:pBdr>
          <w:top w:val="single" w:sz="4" w:space="1" w:color="auto"/>
        </w:pBdr>
      </w:pPr>
      <w:r w:rsidRPr="00752001">
        <w:rPr>
          <w:color w:val="0000FF"/>
        </w:rPr>
        <w:t>SP-200</w:t>
      </w:r>
      <w:r>
        <w:rPr>
          <w:color w:val="0000FF"/>
        </w:rPr>
        <w:t>367</w:t>
      </w:r>
      <w:r>
        <w:t xml:space="preserve"> Rel-16 CRs on User Plane Integrity Protection</w:t>
      </w:r>
    </w:p>
    <w:p w14:paraId="1C2F3524" w14:textId="77777777" w:rsidR="00280CC6" w:rsidRPr="00A3071B" w:rsidRDefault="00280CC6" w:rsidP="00280CC6">
      <w:pPr>
        <w:keepNext/>
        <w:keepLines/>
      </w:pPr>
      <w:r>
        <w:rPr>
          <w:b/>
        </w:rPr>
        <w:t>Discussion and conclusion:</w:t>
      </w:r>
    </w:p>
    <w:p w14:paraId="5A166D7C" w14:textId="7F04CAEE" w:rsidR="00280CC6" w:rsidRPr="00280CC6" w:rsidRDefault="00280CC6" w:rsidP="00280CC6">
      <w:r>
        <w:t xml:space="preserve">This CR Pack was </w:t>
      </w:r>
      <w:r>
        <w:rPr>
          <w:color w:val="FF0000"/>
        </w:rPr>
        <w:t>approved</w:t>
      </w:r>
      <w:r>
        <w:t>.</w:t>
      </w:r>
    </w:p>
    <w:p w14:paraId="1A359A79" w14:textId="77777777" w:rsidR="00752001" w:rsidRDefault="00752001" w:rsidP="00752001"/>
    <w:p w14:paraId="487ADBAE" w14:textId="5CAE8CAD" w:rsidR="00752001" w:rsidRDefault="00752001" w:rsidP="00001653">
      <w:pPr>
        <w:pStyle w:val="Heading1"/>
        <w:pBdr>
          <w:top w:val="none" w:sz="0" w:space="0" w:color="auto"/>
        </w:pBdr>
      </w:pPr>
      <w:r>
        <w:t>Related outgoing LS's</w:t>
      </w:r>
    </w:p>
    <w:p w14:paraId="565091C2" w14:textId="18C45061" w:rsidR="00280CC6" w:rsidRPr="00752001" w:rsidRDefault="00280CC6" w:rsidP="00280CC6">
      <w:pPr>
        <w:pBdr>
          <w:top w:val="single" w:sz="4" w:space="1" w:color="auto"/>
        </w:pBdr>
      </w:pPr>
      <w:r w:rsidRPr="00752001">
        <w:rPr>
          <w:color w:val="0000FF"/>
        </w:rPr>
        <w:t>SP-200</w:t>
      </w:r>
      <w:r>
        <w:rPr>
          <w:color w:val="0000FF"/>
        </w:rPr>
        <w:t>539</w:t>
      </w:r>
      <w:r>
        <w:t xml:space="preserve"> </w:t>
      </w:r>
      <w:r w:rsidR="006B5E00">
        <w:t>[DRAFT] LS on mandatory support of full rate user plane integrity protection for 5G (Deutsche Telekom AG)</w:t>
      </w:r>
    </w:p>
    <w:p w14:paraId="6BF4AA52" w14:textId="77777777" w:rsidR="00280CC6" w:rsidRPr="00A3071B" w:rsidRDefault="00280CC6" w:rsidP="00280CC6">
      <w:pPr>
        <w:keepNext/>
        <w:keepLines/>
      </w:pPr>
      <w:r>
        <w:rPr>
          <w:b/>
        </w:rPr>
        <w:t>Discussion and conclusion:</w:t>
      </w:r>
    </w:p>
    <w:p w14:paraId="0A094ED5" w14:textId="4376E115" w:rsidR="00752001" w:rsidRPr="006B5E00" w:rsidRDefault="006B5E00" w:rsidP="00752001">
      <w:r>
        <w:t>SP-200</w:t>
      </w:r>
      <w:r w:rsidR="00280CC6">
        <w:t>539_rev1</w:t>
      </w:r>
      <w:r>
        <w:t xml:space="preserve"> was provided and was </w:t>
      </w:r>
      <w:r w:rsidR="00280CC6">
        <w:rPr>
          <w:color w:val="FF0000"/>
        </w:rPr>
        <w:t>approved</w:t>
      </w:r>
      <w:r>
        <w:t xml:space="preserve">. Revised to </w:t>
      </w:r>
      <w:r w:rsidRPr="006B5E00">
        <w:rPr>
          <w:color w:val="0000FF"/>
        </w:rPr>
        <w:t>SP-200617</w:t>
      </w:r>
      <w:r>
        <w:t xml:space="preserve">. </w:t>
      </w:r>
      <w:r>
        <w:rPr>
          <w:color w:val="FF0000"/>
        </w:rPr>
        <w:t>Approved</w:t>
      </w:r>
      <w:r>
        <w:t>.</w:t>
      </w:r>
    </w:p>
    <w:p w14:paraId="0E14E2FE" w14:textId="20D4A314" w:rsidR="00280CC6" w:rsidRPr="00752001" w:rsidRDefault="00280CC6" w:rsidP="00280CC6">
      <w:pPr>
        <w:pBdr>
          <w:top w:val="single" w:sz="4" w:space="1" w:color="auto"/>
        </w:pBdr>
      </w:pPr>
      <w:r w:rsidRPr="00752001">
        <w:rPr>
          <w:color w:val="0000FF"/>
        </w:rPr>
        <w:t>SP-200</w:t>
      </w:r>
      <w:r>
        <w:rPr>
          <w:color w:val="0000FF"/>
        </w:rPr>
        <w:t>540</w:t>
      </w:r>
      <w:r>
        <w:t xml:space="preserve"> </w:t>
      </w:r>
      <w:r w:rsidR="00D3088C">
        <w:t>[DRAFT] LS on mandatory support of full rate user plane integrity protection for 5G (Deutsche Telekom AG)</w:t>
      </w:r>
    </w:p>
    <w:p w14:paraId="5254D5CE" w14:textId="77777777" w:rsidR="00280CC6" w:rsidRPr="00A3071B" w:rsidRDefault="00280CC6" w:rsidP="00280CC6">
      <w:pPr>
        <w:keepNext/>
        <w:keepLines/>
      </w:pPr>
      <w:r>
        <w:rPr>
          <w:b/>
        </w:rPr>
        <w:t>Discussion and conclusion:</w:t>
      </w:r>
    </w:p>
    <w:p w14:paraId="621D69EF" w14:textId="5D070A1A" w:rsidR="006B5E00" w:rsidRPr="006B5E00" w:rsidRDefault="006B5E00" w:rsidP="006B5E00">
      <w:r>
        <w:t xml:space="preserve">SP-200540_rev3 was provided and was </w:t>
      </w:r>
      <w:r>
        <w:rPr>
          <w:color w:val="FF0000"/>
        </w:rPr>
        <w:t>approved</w:t>
      </w:r>
      <w:r>
        <w:t xml:space="preserve">. Revised to </w:t>
      </w:r>
      <w:r w:rsidRPr="006B5E00">
        <w:rPr>
          <w:color w:val="0000FF"/>
        </w:rPr>
        <w:t>SP-20061</w:t>
      </w:r>
      <w:r>
        <w:rPr>
          <w:color w:val="0000FF"/>
        </w:rPr>
        <w:t>8</w:t>
      </w:r>
      <w:r>
        <w:t xml:space="preserve">. </w:t>
      </w:r>
      <w:r>
        <w:rPr>
          <w:color w:val="FF0000"/>
        </w:rPr>
        <w:t>Approved</w:t>
      </w:r>
      <w:r>
        <w:t>.</w:t>
      </w:r>
    </w:p>
    <w:p w14:paraId="26A50282" w14:textId="1880F79B" w:rsidR="00280CC6" w:rsidRPr="00D3088C" w:rsidRDefault="00280CC6" w:rsidP="00280CC6">
      <w:pPr>
        <w:pBdr>
          <w:top w:val="single" w:sz="4" w:space="1" w:color="auto"/>
        </w:pBdr>
        <w:rPr>
          <w:rFonts w:ascii="Times New Roman" w:hAnsi="Times New Roman"/>
          <w:vertAlign w:val="subscript"/>
        </w:rPr>
      </w:pPr>
      <w:r w:rsidRPr="00752001">
        <w:rPr>
          <w:color w:val="0000FF"/>
        </w:rPr>
        <w:t>SP-200</w:t>
      </w:r>
      <w:r>
        <w:rPr>
          <w:color w:val="0000FF"/>
        </w:rPr>
        <w:t>615</w:t>
      </w:r>
      <w:r>
        <w:t xml:space="preserve"> </w:t>
      </w:r>
      <w:r w:rsidR="00D3088C">
        <w:t>LS from TSG CT: Reply LS on port allocation</w:t>
      </w:r>
    </w:p>
    <w:p w14:paraId="235E0241" w14:textId="77777777" w:rsidR="00280CC6" w:rsidRPr="00A3071B" w:rsidRDefault="00280CC6" w:rsidP="00280CC6">
      <w:pPr>
        <w:keepNext/>
        <w:keepLines/>
      </w:pPr>
      <w:r>
        <w:rPr>
          <w:b/>
        </w:rPr>
        <w:t>Discussion and conclusion:</w:t>
      </w:r>
    </w:p>
    <w:p w14:paraId="4E6A50E8" w14:textId="3F90BB89" w:rsidR="00280CC6" w:rsidRDefault="00354BA1" w:rsidP="00752001">
      <w:r>
        <w:rPr>
          <w:color w:val="0000FF"/>
        </w:rPr>
        <w:t>Noted</w:t>
      </w:r>
      <w:r w:rsidR="00280CC6">
        <w:t>.</w:t>
      </w:r>
    </w:p>
    <w:p w14:paraId="2A272B86" w14:textId="26A7B7C6" w:rsidR="00280CC6" w:rsidRPr="00280CC6" w:rsidRDefault="00280CC6" w:rsidP="00280CC6">
      <w:pPr>
        <w:pBdr>
          <w:top w:val="single" w:sz="4" w:space="1" w:color="auto"/>
        </w:pBdr>
      </w:pPr>
      <w:r w:rsidRPr="00752001">
        <w:rPr>
          <w:color w:val="0000FF"/>
        </w:rPr>
        <w:t>SP-200</w:t>
      </w:r>
      <w:r>
        <w:rPr>
          <w:color w:val="0000FF"/>
        </w:rPr>
        <w:t>616</w:t>
      </w:r>
      <w:r>
        <w:t xml:space="preserve"> </w:t>
      </w:r>
      <w:r w:rsidR="00D3088C">
        <w:t>LS from TSG CT: LS on port allocation for the W1 interface</w:t>
      </w:r>
    </w:p>
    <w:p w14:paraId="3BBD6AC1" w14:textId="77777777" w:rsidR="00280CC6" w:rsidRPr="00A3071B" w:rsidRDefault="00280CC6" w:rsidP="00280CC6">
      <w:pPr>
        <w:keepNext/>
        <w:keepLines/>
      </w:pPr>
      <w:r>
        <w:rPr>
          <w:b/>
        </w:rPr>
        <w:t>Discussion and conclusion:</w:t>
      </w:r>
    </w:p>
    <w:p w14:paraId="468B2C2A" w14:textId="0C6672C9" w:rsidR="00280CC6" w:rsidRDefault="00354BA1" w:rsidP="00280CC6">
      <w:r>
        <w:rPr>
          <w:color w:val="0000FF"/>
        </w:rPr>
        <w:t>Noted</w:t>
      </w:r>
      <w:r w:rsidR="00280CC6">
        <w:t>.</w:t>
      </w:r>
    </w:p>
    <w:p w14:paraId="59C3905F" w14:textId="0B41DED4" w:rsidR="00280CC6" w:rsidRPr="00280CC6" w:rsidRDefault="00280CC6" w:rsidP="00280CC6">
      <w:pPr>
        <w:pBdr>
          <w:top w:val="single" w:sz="4" w:space="1" w:color="auto"/>
        </w:pBdr>
      </w:pPr>
      <w:r w:rsidRPr="00752001">
        <w:rPr>
          <w:color w:val="0000FF"/>
        </w:rPr>
        <w:t>SP-200</w:t>
      </w:r>
      <w:r>
        <w:rPr>
          <w:color w:val="0000FF"/>
        </w:rPr>
        <w:t>325</w:t>
      </w:r>
      <w:r>
        <w:t xml:space="preserve"> </w:t>
      </w:r>
      <w:r w:rsidR="00D3088C">
        <w:t>LS from SA WG2: Reply LS on IAB supporting in NPN deployment</w:t>
      </w:r>
    </w:p>
    <w:p w14:paraId="3E86606F" w14:textId="77777777" w:rsidR="00280CC6" w:rsidRPr="00A3071B" w:rsidRDefault="00280CC6" w:rsidP="00280CC6">
      <w:pPr>
        <w:keepNext/>
        <w:keepLines/>
      </w:pPr>
      <w:r>
        <w:rPr>
          <w:b/>
        </w:rPr>
        <w:t>Discussion and conclusion:</w:t>
      </w:r>
    </w:p>
    <w:p w14:paraId="442E4695" w14:textId="3F695BA7" w:rsidR="00280CC6" w:rsidRDefault="00354BA1" w:rsidP="00280CC6">
      <w:r>
        <w:rPr>
          <w:color w:val="0000FF"/>
        </w:rPr>
        <w:t>Noted</w:t>
      </w:r>
      <w:r w:rsidR="00280CC6">
        <w:t>.</w:t>
      </w:r>
    </w:p>
    <w:p w14:paraId="5DEF07FE" w14:textId="790E31D2" w:rsidR="00280CC6" w:rsidRPr="00280CC6" w:rsidRDefault="00280CC6" w:rsidP="00280CC6">
      <w:pPr>
        <w:pBdr>
          <w:top w:val="single" w:sz="4" w:space="1" w:color="auto"/>
        </w:pBdr>
      </w:pPr>
      <w:r w:rsidRPr="00752001">
        <w:rPr>
          <w:color w:val="0000FF"/>
        </w:rPr>
        <w:t>SP-200</w:t>
      </w:r>
      <w:r>
        <w:rPr>
          <w:color w:val="0000FF"/>
        </w:rPr>
        <w:t>602</w:t>
      </w:r>
      <w:r>
        <w:t xml:space="preserve"> </w:t>
      </w:r>
      <w:r w:rsidR="00D3088C">
        <w:t>LS from 5G-ACIA: 5G capabilities exposure for factories of the future</w:t>
      </w:r>
    </w:p>
    <w:p w14:paraId="36127304" w14:textId="77777777" w:rsidR="00280CC6" w:rsidRPr="00A3071B" w:rsidRDefault="00280CC6" w:rsidP="00280CC6">
      <w:pPr>
        <w:keepNext/>
        <w:keepLines/>
      </w:pPr>
      <w:r>
        <w:rPr>
          <w:b/>
        </w:rPr>
        <w:t>Discussion and conclusion:</w:t>
      </w:r>
    </w:p>
    <w:p w14:paraId="7CD32ED3" w14:textId="74C9877D" w:rsidR="00280CC6" w:rsidRDefault="00280CC6" w:rsidP="00280CC6">
      <w:r>
        <w:t xml:space="preserve">The </w:t>
      </w:r>
      <w:r w:rsidR="006B5E00">
        <w:t>TSG S</w:t>
      </w:r>
      <w:r>
        <w:t xml:space="preserve">A Chairman preferred to send an LS response to avoid that 5G-ACIA thinking we are working on this subject without input from 3GPP Members. Deutsche Telekom commented that there should be no response to this LS as all correspondence would need to be done by White paper and input from this body should come via Member contributions. This was agreed and this LS was then </w:t>
      </w:r>
      <w:r>
        <w:rPr>
          <w:color w:val="0000FF"/>
        </w:rPr>
        <w:t>noted</w:t>
      </w:r>
      <w:r>
        <w:t>.</w:t>
      </w:r>
    </w:p>
    <w:p w14:paraId="02700ABD" w14:textId="77777777" w:rsidR="00280CC6" w:rsidRDefault="00280CC6" w:rsidP="00280CC6"/>
    <w:p w14:paraId="1E769952" w14:textId="309A3815" w:rsidR="00280CC6" w:rsidRPr="00280CC6" w:rsidRDefault="00280CC6" w:rsidP="00280CC6">
      <w:pPr>
        <w:pBdr>
          <w:top w:val="single" w:sz="4" w:space="1" w:color="auto"/>
        </w:pBdr>
      </w:pPr>
      <w:r w:rsidRPr="00752001">
        <w:rPr>
          <w:color w:val="0000FF"/>
        </w:rPr>
        <w:t>SP-200</w:t>
      </w:r>
      <w:r>
        <w:rPr>
          <w:color w:val="0000FF"/>
        </w:rPr>
        <w:t>608</w:t>
      </w:r>
      <w:r>
        <w:t xml:space="preserve"> </w:t>
      </w:r>
      <w:r w:rsidR="00D3088C">
        <w:t>Reply-LS on 5G capabilities exposure for factories of the future</w:t>
      </w:r>
    </w:p>
    <w:p w14:paraId="46E4A0E0" w14:textId="77777777" w:rsidR="00280CC6" w:rsidRPr="00A3071B" w:rsidRDefault="00280CC6" w:rsidP="00280CC6">
      <w:pPr>
        <w:keepNext/>
        <w:keepLines/>
      </w:pPr>
      <w:r>
        <w:rPr>
          <w:b/>
        </w:rPr>
        <w:lastRenderedPageBreak/>
        <w:t>Discussion and conclusion:</w:t>
      </w:r>
    </w:p>
    <w:p w14:paraId="4BFC9328" w14:textId="3F96456F" w:rsidR="00280CC6" w:rsidRPr="00280CC6" w:rsidRDefault="006B5E00" w:rsidP="00280CC6">
      <w:r>
        <w:rPr>
          <w:color w:val="FF0000"/>
        </w:rPr>
        <w:t>Withdrawn</w:t>
      </w:r>
    </w:p>
    <w:p w14:paraId="6CB534FE" w14:textId="642A0EBD" w:rsidR="00280CC6" w:rsidRDefault="00280CC6" w:rsidP="00280CC6"/>
    <w:p w14:paraId="5FA5140B" w14:textId="27663B99" w:rsidR="00280CC6" w:rsidRPr="00280CC6" w:rsidRDefault="00280CC6" w:rsidP="00280CC6">
      <w:pPr>
        <w:pBdr>
          <w:top w:val="single" w:sz="4" w:space="1" w:color="auto"/>
        </w:pBdr>
      </w:pPr>
      <w:r w:rsidRPr="00752001">
        <w:rPr>
          <w:color w:val="0000FF"/>
        </w:rPr>
        <w:t>SP-200</w:t>
      </w:r>
      <w:r>
        <w:rPr>
          <w:color w:val="0000FF"/>
        </w:rPr>
        <w:t>557</w:t>
      </w:r>
      <w:r>
        <w:t xml:space="preserve"> </w:t>
      </w:r>
      <w:r w:rsidR="00D3088C">
        <w:t>LS on UAS definition updates</w:t>
      </w:r>
    </w:p>
    <w:p w14:paraId="46CD7681" w14:textId="77777777" w:rsidR="00280CC6" w:rsidRPr="00A3071B" w:rsidRDefault="00280CC6" w:rsidP="00280CC6">
      <w:pPr>
        <w:keepNext/>
        <w:keepLines/>
      </w:pPr>
      <w:r>
        <w:rPr>
          <w:b/>
        </w:rPr>
        <w:t>Discussion and conclusion:</w:t>
      </w:r>
    </w:p>
    <w:p w14:paraId="70EE5A65" w14:textId="726FA938" w:rsidR="00280CC6" w:rsidRPr="006B5E00" w:rsidRDefault="00854159" w:rsidP="00280CC6">
      <w:r>
        <w:t xml:space="preserve">This LS </w:t>
      </w:r>
      <w:r>
        <w:t xml:space="preserve">was </w:t>
      </w:r>
      <w:r w:rsidR="006B5E00">
        <w:rPr>
          <w:color w:val="FF0000"/>
        </w:rPr>
        <w:t>Approved</w:t>
      </w:r>
      <w:r w:rsidR="006B5E00">
        <w:t xml:space="preserve">. Revised to clean up and remove draft in </w:t>
      </w:r>
      <w:r w:rsidR="006B5E00" w:rsidRPr="006B5E00">
        <w:rPr>
          <w:color w:val="0000FF"/>
        </w:rPr>
        <w:t>SP-200619</w:t>
      </w:r>
      <w:r w:rsidR="006B5E00">
        <w:t xml:space="preserve">. </w:t>
      </w:r>
      <w:r w:rsidR="006B5E00">
        <w:rPr>
          <w:color w:val="FF0000"/>
        </w:rPr>
        <w:t>Approved</w:t>
      </w:r>
      <w:r w:rsidR="006B5E00">
        <w:t>.</w:t>
      </w:r>
    </w:p>
    <w:p w14:paraId="46F39E3B" w14:textId="0B0A2643" w:rsidR="00280CC6" w:rsidRDefault="00280CC6" w:rsidP="00280CC6"/>
    <w:p w14:paraId="2F92D2BE" w14:textId="77777777" w:rsidR="00752001" w:rsidRDefault="00752001" w:rsidP="00001653">
      <w:pPr>
        <w:pStyle w:val="Heading1"/>
        <w:pBdr>
          <w:top w:val="none" w:sz="0" w:space="0" w:color="auto"/>
        </w:pBdr>
      </w:pPr>
      <w:r>
        <w:t>35 min</w:t>
      </w:r>
      <w:r>
        <w:tab/>
        <w:t>all papers which not inside block approval blocks and which are still open will get final status</w:t>
      </w:r>
    </w:p>
    <w:p w14:paraId="6AED6FE8" w14:textId="06E49086" w:rsidR="00752001" w:rsidRPr="00752001" w:rsidRDefault="00752001" w:rsidP="00752001">
      <w:pPr>
        <w:rPr>
          <w:color w:val="0000FF"/>
        </w:rPr>
      </w:pPr>
      <w:r w:rsidRPr="00752001">
        <w:rPr>
          <w:color w:val="0000FF"/>
        </w:rPr>
        <w:t>This will be very quick! if you have any issue that needs more in-depth consideration: send mail to reflector</w:t>
      </w:r>
    </w:p>
    <w:p w14:paraId="045B277E" w14:textId="67CEC422" w:rsidR="00075697" w:rsidRPr="00280CC6" w:rsidRDefault="00075697" w:rsidP="00075697">
      <w:pPr>
        <w:pBdr>
          <w:top w:val="single" w:sz="4" w:space="1" w:color="auto"/>
        </w:pBdr>
      </w:pPr>
      <w:r w:rsidRPr="00752001">
        <w:rPr>
          <w:color w:val="0000FF"/>
        </w:rPr>
        <w:t>SP-200</w:t>
      </w:r>
      <w:r>
        <w:rPr>
          <w:color w:val="0000FF"/>
        </w:rPr>
        <w:t>5</w:t>
      </w:r>
      <w:r w:rsidR="006B5E00">
        <w:rPr>
          <w:color w:val="0000FF"/>
        </w:rPr>
        <w:t>8</w:t>
      </w:r>
      <w:r>
        <w:rPr>
          <w:color w:val="0000FF"/>
        </w:rPr>
        <w:t>3</w:t>
      </w:r>
      <w:r>
        <w:t xml:space="preserve"> </w:t>
      </w:r>
      <w:r w:rsidR="00354BA1">
        <w:t>3GPP Liaison Persons (living document)</w:t>
      </w:r>
    </w:p>
    <w:p w14:paraId="3806CFAF" w14:textId="77777777" w:rsidR="00075697" w:rsidRPr="00A3071B" w:rsidRDefault="00075697" w:rsidP="00075697">
      <w:pPr>
        <w:keepNext/>
        <w:keepLines/>
      </w:pPr>
      <w:r>
        <w:rPr>
          <w:b/>
        </w:rPr>
        <w:t>Discussion and conclusion:</w:t>
      </w:r>
    </w:p>
    <w:p w14:paraId="785A4E47" w14:textId="150A3A99" w:rsidR="00075697" w:rsidRDefault="00854159" w:rsidP="00075697">
      <w:r>
        <w:t xml:space="preserve">This was </w:t>
      </w:r>
      <w:r w:rsidR="00354BA1">
        <w:rPr>
          <w:color w:val="0000FF"/>
        </w:rPr>
        <w:t>Noted</w:t>
      </w:r>
    </w:p>
    <w:p w14:paraId="3B79F49A" w14:textId="3FADA986" w:rsidR="00075697" w:rsidRPr="00280CC6" w:rsidRDefault="00075697" w:rsidP="00075697">
      <w:pPr>
        <w:pBdr>
          <w:top w:val="single" w:sz="4" w:space="1" w:color="auto"/>
        </w:pBdr>
      </w:pPr>
      <w:r w:rsidRPr="00752001">
        <w:rPr>
          <w:color w:val="0000FF"/>
        </w:rPr>
        <w:t>SP-200</w:t>
      </w:r>
      <w:r>
        <w:rPr>
          <w:color w:val="0000FF"/>
        </w:rPr>
        <w:t>353</w:t>
      </w:r>
      <w:r>
        <w:t xml:space="preserve"> </w:t>
      </w:r>
      <w:r w:rsidR="00354BA1">
        <w:t>Study on enhanced security support for Non-Public Networks.</w:t>
      </w:r>
    </w:p>
    <w:p w14:paraId="50A986B2" w14:textId="77777777" w:rsidR="00075697" w:rsidRPr="00A3071B" w:rsidRDefault="00075697" w:rsidP="00075697">
      <w:pPr>
        <w:keepNext/>
        <w:keepLines/>
      </w:pPr>
      <w:r>
        <w:rPr>
          <w:b/>
        </w:rPr>
        <w:t>Discussion and conclusion:</w:t>
      </w:r>
    </w:p>
    <w:p w14:paraId="12A130D6" w14:textId="642627D9" w:rsidR="00075697" w:rsidRDefault="00075697" w:rsidP="00075697">
      <w:r>
        <w:t xml:space="preserve">SP-200353_Rev5 was provided and was </w:t>
      </w:r>
      <w:r>
        <w:rPr>
          <w:color w:val="FF0000"/>
        </w:rPr>
        <w:t>approved</w:t>
      </w:r>
      <w:r>
        <w:t xml:space="preserve">. </w:t>
      </w:r>
      <w:r w:rsidR="006B5E00">
        <w:t xml:space="preserve">Revised to </w:t>
      </w:r>
      <w:r w:rsidR="006B5E00" w:rsidRPr="006B5E00">
        <w:rPr>
          <w:color w:val="0000FF"/>
        </w:rPr>
        <w:t>SP-20062</w:t>
      </w:r>
      <w:r w:rsidR="006B5E00">
        <w:rPr>
          <w:color w:val="0000FF"/>
        </w:rPr>
        <w:t>0</w:t>
      </w:r>
      <w:r w:rsidR="006B5E00">
        <w:t xml:space="preserve">. </w:t>
      </w:r>
      <w:r w:rsidR="006B5E00">
        <w:rPr>
          <w:color w:val="FF0000"/>
        </w:rPr>
        <w:t>Approved</w:t>
      </w:r>
      <w:r w:rsidR="006B5E00">
        <w:t>.</w:t>
      </w:r>
    </w:p>
    <w:p w14:paraId="4CDB30DF" w14:textId="4BD7926E" w:rsidR="00075697" w:rsidRPr="00280CC6" w:rsidRDefault="00075697" w:rsidP="00075697">
      <w:pPr>
        <w:pBdr>
          <w:top w:val="single" w:sz="4" w:space="1" w:color="auto"/>
        </w:pBdr>
      </w:pPr>
      <w:r w:rsidRPr="00752001">
        <w:rPr>
          <w:color w:val="0000FF"/>
        </w:rPr>
        <w:t>SP-200</w:t>
      </w:r>
      <w:r>
        <w:rPr>
          <w:color w:val="0000FF"/>
        </w:rPr>
        <w:t>355</w:t>
      </w:r>
      <w:r>
        <w:t xml:space="preserve"> </w:t>
      </w:r>
      <w:r w:rsidR="00354BA1">
        <w:t>New SID on Industrial IoT Security.</w:t>
      </w:r>
    </w:p>
    <w:p w14:paraId="0FEEBE85" w14:textId="77777777" w:rsidR="00075697" w:rsidRPr="00A3071B" w:rsidRDefault="00075697" w:rsidP="00075697">
      <w:pPr>
        <w:keepNext/>
        <w:keepLines/>
      </w:pPr>
      <w:r>
        <w:rPr>
          <w:b/>
        </w:rPr>
        <w:t>Discussion and conclusion:</w:t>
      </w:r>
    </w:p>
    <w:p w14:paraId="550FB02F" w14:textId="3C90B3DC" w:rsidR="00075697" w:rsidRPr="006B5E00" w:rsidRDefault="00075697" w:rsidP="00075697">
      <w:r>
        <w:t xml:space="preserve">SP-200355_Rev1 was provided and was </w:t>
      </w:r>
      <w:r>
        <w:rPr>
          <w:color w:val="FF0000"/>
        </w:rPr>
        <w:t>approved</w:t>
      </w:r>
      <w:r>
        <w:t xml:space="preserve">. </w:t>
      </w:r>
      <w:r w:rsidR="006B5E00">
        <w:t xml:space="preserve">Revised to </w:t>
      </w:r>
      <w:r w:rsidR="006B5E00" w:rsidRPr="006B5E00">
        <w:rPr>
          <w:color w:val="0000FF"/>
        </w:rPr>
        <w:t>SP-200621</w:t>
      </w:r>
      <w:r w:rsidR="006B5E00">
        <w:t xml:space="preserve">. </w:t>
      </w:r>
      <w:r w:rsidR="006B5E00">
        <w:rPr>
          <w:color w:val="FF0000"/>
        </w:rPr>
        <w:t>Approved</w:t>
      </w:r>
      <w:r w:rsidR="006B5E00">
        <w:t>.</w:t>
      </w:r>
    </w:p>
    <w:p w14:paraId="55E6D9EF" w14:textId="22017E69" w:rsidR="00075697" w:rsidRPr="00280CC6" w:rsidRDefault="00075697" w:rsidP="00075697">
      <w:pPr>
        <w:pBdr>
          <w:top w:val="single" w:sz="4" w:space="1" w:color="auto"/>
        </w:pBdr>
      </w:pPr>
      <w:r w:rsidRPr="00752001">
        <w:rPr>
          <w:color w:val="0000FF"/>
        </w:rPr>
        <w:t>SP-200</w:t>
      </w:r>
      <w:r>
        <w:rPr>
          <w:color w:val="0000FF"/>
        </w:rPr>
        <w:t>446</w:t>
      </w:r>
      <w:r>
        <w:t xml:space="preserve"> </w:t>
      </w:r>
      <w:r w:rsidR="00354BA1">
        <w:t>New WID on Dynamically Changing AM Policies in the 5GC (TEI17_DCAMP).</w:t>
      </w:r>
    </w:p>
    <w:p w14:paraId="14437E05" w14:textId="77777777" w:rsidR="00075697" w:rsidRPr="00A3071B" w:rsidRDefault="00075697" w:rsidP="00075697">
      <w:pPr>
        <w:keepNext/>
        <w:keepLines/>
      </w:pPr>
      <w:r>
        <w:rPr>
          <w:b/>
        </w:rPr>
        <w:t>Discussion and conclusion:</w:t>
      </w:r>
    </w:p>
    <w:p w14:paraId="7287AF99" w14:textId="5A686C7A" w:rsidR="00854159" w:rsidRDefault="00854159" w:rsidP="00075697">
      <w:r>
        <w:t>Proposed company revision in SP-200580.</w:t>
      </w:r>
    </w:p>
    <w:p w14:paraId="7C463145" w14:textId="1BF07365" w:rsidR="00075697" w:rsidRDefault="00854159" w:rsidP="00075697">
      <w:r>
        <w:t xml:space="preserve">This </w:t>
      </w:r>
      <w:r>
        <w:t xml:space="preserve">was </w:t>
      </w:r>
      <w:r w:rsidR="00354BA1">
        <w:rPr>
          <w:color w:val="0000FF"/>
        </w:rPr>
        <w:t>Noted</w:t>
      </w:r>
    </w:p>
    <w:p w14:paraId="2BDD31C2" w14:textId="3FEFB6E6" w:rsidR="00075697" w:rsidRPr="00280CC6" w:rsidRDefault="00075697" w:rsidP="00075697">
      <w:pPr>
        <w:pBdr>
          <w:top w:val="single" w:sz="4" w:space="1" w:color="auto"/>
        </w:pBdr>
      </w:pPr>
      <w:r w:rsidRPr="00752001">
        <w:rPr>
          <w:color w:val="0000FF"/>
        </w:rPr>
        <w:t>SP-200</w:t>
      </w:r>
      <w:r>
        <w:rPr>
          <w:color w:val="0000FF"/>
        </w:rPr>
        <w:t>580</w:t>
      </w:r>
      <w:r>
        <w:t xml:space="preserve"> </w:t>
      </w:r>
      <w:r w:rsidR="00354BA1">
        <w:t>New WID on Dynamically Changing AM Policies in the 5GC (TEI17) (China Telecom Corporation Ltd.)</w:t>
      </w:r>
    </w:p>
    <w:p w14:paraId="5FCAA588" w14:textId="77777777" w:rsidR="00075697" w:rsidRPr="00A3071B" w:rsidRDefault="00075697" w:rsidP="00075697">
      <w:pPr>
        <w:keepNext/>
        <w:keepLines/>
      </w:pPr>
      <w:r>
        <w:rPr>
          <w:b/>
        </w:rPr>
        <w:t>Discussion and conclusion:</w:t>
      </w:r>
    </w:p>
    <w:p w14:paraId="7C3D4C3C" w14:textId="0C2490AE" w:rsidR="00075697" w:rsidRDefault="00854159" w:rsidP="00075697">
      <w:r>
        <w:t xml:space="preserve">This was </w:t>
      </w:r>
      <w:r w:rsidR="00354BA1">
        <w:rPr>
          <w:color w:val="FF0000"/>
        </w:rPr>
        <w:t>Approved</w:t>
      </w:r>
    </w:p>
    <w:p w14:paraId="56A2A756" w14:textId="1F7126D4" w:rsidR="00075697" w:rsidRPr="00280CC6" w:rsidRDefault="00075697" w:rsidP="00075697">
      <w:pPr>
        <w:pBdr>
          <w:top w:val="single" w:sz="4" w:space="1" w:color="auto"/>
        </w:pBdr>
      </w:pPr>
      <w:r w:rsidRPr="00752001">
        <w:rPr>
          <w:color w:val="0000FF"/>
        </w:rPr>
        <w:t>SP-200</w:t>
      </w:r>
      <w:r>
        <w:rPr>
          <w:color w:val="0000FF"/>
        </w:rPr>
        <w:t>452</w:t>
      </w:r>
      <w:r>
        <w:t xml:space="preserve"> </w:t>
      </w:r>
      <w:r w:rsidR="00354BA1">
        <w:t>New WID: IMS Optimization for HSS Group ID in an SBA environment (TEI17)</w:t>
      </w:r>
    </w:p>
    <w:p w14:paraId="38FA6CBA" w14:textId="77777777" w:rsidR="00075697" w:rsidRPr="00A3071B" w:rsidRDefault="00075697" w:rsidP="00075697">
      <w:pPr>
        <w:keepNext/>
        <w:keepLines/>
      </w:pPr>
      <w:r>
        <w:rPr>
          <w:b/>
        </w:rPr>
        <w:t>Discussion and conclusion:</w:t>
      </w:r>
    </w:p>
    <w:p w14:paraId="52B6E0BA" w14:textId="77777777" w:rsidR="00854159" w:rsidRDefault="00854159" w:rsidP="00075697">
      <w:r>
        <w:t>Proposed company revision in SP-200546.</w:t>
      </w:r>
    </w:p>
    <w:p w14:paraId="7A29F748" w14:textId="3F62F752" w:rsidR="00075697" w:rsidRDefault="00854159" w:rsidP="00075697">
      <w:r>
        <w:t xml:space="preserve">This was </w:t>
      </w:r>
      <w:r w:rsidR="00354BA1">
        <w:rPr>
          <w:color w:val="0000FF"/>
        </w:rPr>
        <w:t>Noted</w:t>
      </w:r>
    </w:p>
    <w:p w14:paraId="37006B96" w14:textId="63DDF13B" w:rsidR="00075697" w:rsidRPr="00280CC6" w:rsidRDefault="00075697" w:rsidP="00075697">
      <w:pPr>
        <w:pBdr>
          <w:top w:val="single" w:sz="4" w:space="1" w:color="auto"/>
        </w:pBdr>
      </w:pPr>
      <w:r w:rsidRPr="00752001">
        <w:rPr>
          <w:color w:val="0000FF"/>
        </w:rPr>
        <w:t>SP-200</w:t>
      </w:r>
      <w:r>
        <w:rPr>
          <w:color w:val="0000FF"/>
        </w:rPr>
        <w:t>546</w:t>
      </w:r>
      <w:r>
        <w:t xml:space="preserve"> </w:t>
      </w:r>
      <w:r w:rsidR="00354BA1">
        <w:t>New WID: IMS Optimization for HSS Group ID in an SBA environment (TEI17). (Ericsson (SA WG2))</w:t>
      </w:r>
    </w:p>
    <w:p w14:paraId="262C18A9" w14:textId="77777777" w:rsidR="00075697" w:rsidRPr="00A3071B" w:rsidRDefault="00075697" w:rsidP="00075697">
      <w:pPr>
        <w:keepNext/>
        <w:keepLines/>
      </w:pPr>
      <w:r>
        <w:rPr>
          <w:b/>
        </w:rPr>
        <w:t>Discussion and conclusion:</w:t>
      </w:r>
    </w:p>
    <w:p w14:paraId="04BAC398" w14:textId="79A6C297" w:rsidR="00075697" w:rsidRDefault="00854159" w:rsidP="00075697">
      <w:r>
        <w:t xml:space="preserve">This was </w:t>
      </w:r>
      <w:r w:rsidR="00354BA1">
        <w:rPr>
          <w:color w:val="FF0000"/>
        </w:rPr>
        <w:t>Approved</w:t>
      </w:r>
    </w:p>
    <w:p w14:paraId="0BEE5A8A" w14:textId="02050505" w:rsidR="00075697" w:rsidRPr="00280CC6" w:rsidRDefault="00075697" w:rsidP="00075697">
      <w:pPr>
        <w:pBdr>
          <w:top w:val="single" w:sz="4" w:space="1" w:color="auto"/>
        </w:pBdr>
      </w:pPr>
      <w:r w:rsidRPr="00752001">
        <w:rPr>
          <w:color w:val="0000FF"/>
        </w:rPr>
        <w:t>SP-200</w:t>
      </w:r>
      <w:r>
        <w:rPr>
          <w:color w:val="0000FF"/>
        </w:rPr>
        <w:t>453</w:t>
      </w:r>
      <w:r>
        <w:t xml:space="preserve"> </w:t>
      </w:r>
      <w:r w:rsidR="00354BA1">
        <w:t>New WID: Support for Signed Attestation for Priority and Emergency Sessions (TEI17).</w:t>
      </w:r>
    </w:p>
    <w:p w14:paraId="52141C13" w14:textId="77777777" w:rsidR="00075697" w:rsidRPr="00A3071B" w:rsidRDefault="00075697" w:rsidP="00075697">
      <w:pPr>
        <w:keepNext/>
        <w:keepLines/>
      </w:pPr>
      <w:r>
        <w:rPr>
          <w:b/>
        </w:rPr>
        <w:t>Discussion and conclusion:</w:t>
      </w:r>
    </w:p>
    <w:p w14:paraId="38B9226C" w14:textId="77777777" w:rsidR="00854159" w:rsidRDefault="00854159" w:rsidP="00075697">
      <w:r>
        <w:t>Proposed company revision in SP-200547.</w:t>
      </w:r>
    </w:p>
    <w:p w14:paraId="6885EABA" w14:textId="1898CB3A" w:rsidR="00075697" w:rsidRDefault="00854159" w:rsidP="00075697">
      <w:r>
        <w:t xml:space="preserve">This was </w:t>
      </w:r>
      <w:r w:rsidR="00354BA1">
        <w:rPr>
          <w:color w:val="0000FF"/>
        </w:rPr>
        <w:t>Noted</w:t>
      </w:r>
    </w:p>
    <w:p w14:paraId="748ADC00" w14:textId="16B4FD5E" w:rsidR="00075697" w:rsidRPr="00280CC6" w:rsidRDefault="00075697" w:rsidP="00075697">
      <w:pPr>
        <w:pBdr>
          <w:top w:val="single" w:sz="4" w:space="1" w:color="auto"/>
        </w:pBdr>
      </w:pPr>
      <w:r w:rsidRPr="00752001">
        <w:rPr>
          <w:color w:val="0000FF"/>
        </w:rPr>
        <w:t>SP-200</w:t>
      </w:r>
      <w:r>
        <w:rPr>
          <w:color w:val="0000FF"/>
        </w:rPr>
        <w:t>547</w:t>
      </w:r>
      <w:r>
        <w:t xml:space="preserve"> </w:t>
      </w:r>
      <w:r w:rsidR="00354BA1">
        <w:t>New WID: Support for Signed Attestation for Priority and Emergency Sessions (TEI17). (Ericsson (SA WG2))</w:t>
      </w:r>
    </w:p>
    <w:p w14:paraId="0E26E490" w14:textId="77777777" w:rsidR="00075697" w:rsidRPr="00A3071B" w:rsidRDefault="00075697" w:rsidP="00075697">
      <w:pPr>
        <w:keepNext/>
        <w:keepLines/>
      </w:pPr>
      <w:r>
        <w:rPr>
          <w:b/>
        </w:rPr>
        <w:t>Discussion and conclusion:</w:t>
      </w:r>
    </w:p>
    <w:p w14:paraId="051B25D5" w14:textId="5968376E" w:rsidR="00075697" w:rsidRDefault="00854159" w:rsidP="00075697">
      <w:r>
        <w:t xml:space="preserve">This was </w:t>
      </w:r>
      <w:r w:rsidR="00354BA1">
        <w:rPr>
          <w:color w:val="FF0000"/>
        </w:rPr>
        <w:t>Approved</w:t>
      </w:r>
    </w:p>
    <w:p w14:paraId="7D8714B9" w14:textId="7277DD55" w:rsidR="00075697" w:rsidRPr="00280CC6" w:rsidRDefault="00075697" w:rsidP="00075697">
      <w:pPr>
        <w:pBdr>
          <w:top w:val="single" w:sz="4" w:space="1" w:color="auto"/>
        </w:pBdr>
      </w:pPr>
      <w:r w:rsidRPr="00752001">
        <w:rPr>
          <w:color w:val="0000FF"/>
        </w:rPr>
        <w:t>SP-200</w:t>
      </w:r>
      <w:r>
        <w:rPr>
          <w:color w:val="0000FF"/>
        </w:rPr>
        <w:t>455</w:t>
      </w:r>
      <w:r>
        <w:t xml:space="preserve"> </w:t>
      </w:r>
      <w:r w:rsidR="00354BA1">
        <w:t>New WID: Dynamic management of group-based event monitoring (TEI17).</w:t>
      </w:r>
    </w:p>
    <w:p w14:paraId="4232EDD3" w14:textId="77777777" w:rsidR="00075697" w:rsidRPr="00A3071B" w:rsidRDefault="00075697" w:rsidP="00075697">
      <w:pPr>
        <w:keepNext/>
        <w:keepLines/>
      </w:pPr>
      <w:r>
        <w:rPr>
          <w:b/>
        </w:rPr>
        <w:t>Discussion and conclusion:</w:t>
      </w:r>
    </w:p>
    <w:p w14:paraId="59C39D6F" w14:textId="407B9A4B" w:rsidR="00854159" w:rsidRDefault="00854159" w:rsidP="00075697">
      <w:r>
        <w:t>Work Plan manager suggests shortening the acronym to 'TEI17_GEM'.</w:t>
      </w:r>
    </w:p>
    <w:p w14:paraId="36DA91CB" w14:textId="316A6579" w:rsidR="00075697" w:rsidRPr="006B5E00" w:rsidRDefault="00075697" w:rsidP="00075697">
      <w:r>
        <w:t>Ericsson proposed SP-200455_Rev1 with corrected Acronym</w:t>
      </w:r>
      <w:r w:rsidR="006B5E00">
        <w:t xml:space="preserve"> which was </w:t>
      </w:r>
      <w:r w:rsidR="006B5E00">
        <w:rPr>
          <w:color w:val="FF0000"/>
        </w:rPr>
        <w:t>ap</w:t>
      </w:r>
      <w:r>
        <w:rPr>
          <w:color w:val="FF0000"/>
        </w:rPr>
        <w:t>proved</w:t>
      </w:r>
      <w:r w:rsidR="006B5E00">
        <w:t xml:space="preserve">. Revised to </w:t>
      </w:r>
      <w:r w:rsidR="006B5E00" w:rsidRPr="006B5E00">
        <w:rPr>
          <w:color w:val="0000FF"/>
        </w:rPr>
        <w:t>SP-200622</w:t>
      </w:r>
      <w:r w:rsidR="006B5E00">
        <w:t>.</w:t>
      </w:r>
    </w:p>
    <w:p w14:paraId="7A17DFED" w14:textId="68F0BB62" w:rsidR="00075697" w:rsidRPr="00280CC6" w:rsidRDefault="00075697" w:rsidP="00075697">
      <w:pPr>
        <w:pBdr>
          <w:top w:val="single" w:sz="4" w:space="1" w:color="auto"/>
        </w:pBdr>
      </w:pPr>
      <w:r w:rsidRPr="00752001">
        <w:rPr>
          <w:color w:val="0000FF"/>
        </w:rPr>
        <w:lastRenderedPageBreak/>
        <w:t>SP-200</w:t>
      </w:r>
      <w:r>
        <w:rPr>
          <w:color w:val="0000FF"/>
        </w:rPr>
        <w:t>4</w:t>
      </w:r>
      <w:r w:rsidR="006B5E00">
        <w:rPr>
          <w:color w:val="0000FF"/>
        </w:rPr>
        <w:t>6</w:t>
      </w:r>
      <w:r>
        <w:rPr>
          <w:color w:val="0000FF"/>
        </w:rPr>
        <w:t>5</w:t>
      </w:r>
      <w:r>
        <w:t xml:space="preserve"> </w:t>
      </w:r>
      <w:r w:rsidR="00354BA1">
        <w:t>New WID on Management data collection control and discovery.</w:t>
      </w:r>
    </w:p>
    <w:p w14:paraId="00F6765F" w14:textId="77777777" w:rsidR="00075697" w:rsidRPr="00A3071B" w:rsidRDefault="00075697" w:rsidP="00075697">
      <w:pPr>
        <w:keepNext/>
        <w:keepLines/>
      </w:pPr>
      <w:r>
        <w:rPr>
          <w:b/>
        </w:rPr>
        <w:t>Discussion and conclusion:</w:t>
      </w:r>
    </w:p>
    <w:p w14:paraId="0A27C3F3" w14:textId="4DB31178" w:rsidR="00075697" w:rsidRDefault="00075697" w:rsidP="00075697">
      <w:r w:rsidRPr="00280CC6">
        <w:t>SP-2004</w:t>
      </w:r>
      <w:r w:rsidR="006B5E00">
        <w:t>6</w:t>
      </w:r>
      <w:r w:rsidRPr="00280CC6">
        <w:t xml:space="preserve">5_Rev1 was provided. </w:t>
      </w:r>
      <w:r>
        <w:rPr>
          <w:color w:val="FF0000"/>
        </w:rPr>
        <w:t>Approved</w:t>
      </w:r>
      <w:r w:rsidR="006B5E00">
        <w:t>.</w:t>
      </w:r>
      <w:r w:rsidR="006B5E00" w:rsidRPr="006B5E00">
        <w:t xml:space="preserve"> </w:t>
      </w:r>
      <w:r w:rsidR="006B5E00">
        <w:t xml:space="preserve">Revised to </w:t>
      </w:r>
      <w:r w:rsidR="006B5E00" w:rsidRPr="006B5E00">
        <w:rPr>
          <w:color w:val="0000FF"/>
        </w:rPr>
        <w:t>SP-20062</w:t>
      </w:r>
      <w:r w:rsidR="006B5E00">
        <w:rPr>
          <w:color w:val="0000FF"/>
        </w:rPr>
        <w:t>3</w:t>
      </w:r>
      <w:r w:rsidR="006B5E00">
        <w:t>.</w:t>
      </w:r>
    </w:p>
    <w:p w14:paraId="329505EA" w14:textId="3692A954" w:rsidR="00075697" w:rsidRPr="00280CC6" w:rsidRDefault="00075697" w:rsidP="00075697">
      <w:pPr>
        <w:pBdr>
          <w:top w:val="single" w:sz="4" w:space="1" w:color="auto"/>
        </w:pBdr>
      </w:pPr>
      <w:r w:rsidRPr="00752001">
        <w:rPr>
          <w:color w:val="0000FF"/>
        </w:rPr>
        <w:t>SP-200</w:t>
      </w:r>
      <w:r>
        <w:rPr>
          <w:color w:val="0000FF"/>
        </w:rPr>
        <w:t>347</w:t>
      </w:r>
      <w:r>
        <w:t xml:space="preserve"> </w:t>
      </w:r>
      <w:r w:rsidR="00354BA1">
        <w:t>New SID on Study on Security Aspects of Enhancement of Support for Edge Computing in 5GC.</w:t>
      </w:r>
    </w:p>
    <w:p w14:paraId="1A10AFAC" w14:textId="77777777" w:rsidR="00075697" w:rsidRPr="00A3071B" w:rsidRDefault="00075697" w:rsidP="00075697">
      <w:pPr>
        <w:keepNext/>
        <w:keepLines/>
      </w:pPr>
      <w:r>
        <w:rPr>
          <w:b/>
        </w:rPr>
        <w:t>Discussion and conclusion:</w:t>
      </w:r>
    </w:p>
    <w:p w14:paraId="0D302A86" w14:textId="0C7EE088" w:rsidR="00075697" w:rsidRDefault="00075697" w:rsidP="00075697">
      <w:r w:rsidRPr="00280CC6">
        <w:t>SP-200</w:t>
      </w:r>
      <w:r>
        <w:t>347</w:t>
      </w:r>
      <w:r w:rsidRPr="00280CC6">
        <w:t>_Rev</w:t>
      </w:r>
      <w:r>
        <w:t>2</w:t>
      </w:r>
      <w:r w:rsidRPr="00280CC6">
        <w:t xml:space="preserve"> was provided. </w:t>
      </w:r>
      <w:r>
        <w:rPr>
          <w:color w:val="FF0000"/>
        </w:rPr>
        <w:t>Approved</w:t>
      </w:r>
      <w:r w:rsidR="006B5E00">
        <w:t>.</w:t>
      </w:r>
      <w:r w:rsidR="006B5E00" w:rsidRPr="006B5E00">
        <w:t xml:space="preserve"> </w:t>
      </w:r>
      <w:r w:rsidR="006B5E00">
        <w:t xml:space="preserve">Revised to </w:t>
      </w:r>
      <w:r w:rsidR="006B5E00" w:rsidRPr="006B5E00">
        <w:rPr>
          <w:color w:val="0000FF"/>
        </w:rPr>
        <w:t>SP-20062</w:t>
      </w:r>
      <w:r w:rsidR="006B5E00">
        <w:rPr>
          <w:color w:val="0000FF"/>
        </w:rPr>
        <w:t>4</w:t>
      </w:r>
      <w:r w:rsidR="006B5E00">
        <w:t>.</w:t>
      </w:r>
    </w:p>
    <w:p w14:paraId="0BDC0806" w14:textId="0775F70E" w:rsidR="00075697" w:rsidRPr="00280CC6" w:rsidRDefault="00075697" w:rsidP="00075697">
      <w:pPr>
        <w:pBdr>
          <w:top w:val="single" w:sz="4" w:space="1" w:color="auto"/>
        </w:pBdr>
      </w:pPr>
      <w:r w:rsidRPr="00752001">
        <w:rPr>
          <w:color w:val="0000FF"/>
        </w:rPr>
        <w:t>SP-200</w:t>
      </w:r>
      <w:r>
        <w:rPr>
          <w:color w:val="0000FF"/>
        </w:rPr>
        <w:t>400</w:t>
      </w:r>
      <w:r>
        <w:t xml:space="preserve"> </w:t>
      </w:r>
      <w:r w:rsidR="00354BA1">
        <w:t>New WID on Removal of H.263 and MPEG-4 Visual from 3GPP Services</w:t>
      </w:r>
    </w:p>
    <w:p w14:paraId="132C85E4" w14:textId="77777777" w:rsidR="00075697" w:rsidRPr="00A3071B" w:rsidRDefault="00075697" w:rsidP="00075697">
      <w:pPr>
        <w:keepNext/>
        <w:keepLines/>
      </w:pPr>
      <w:r>
        <w:rPr>
          <w:b/>
        </w:rPr>
        <w:t>Discussion and conclusion:</w:t>
      </w:r>
    </w:p>
    <w:p w14:paraId="2E194466" w14:textId="77777777" w:rsidR="00075697" w:rsidRDefault="00075697" w:rsidP="00075697">
      <w:r>
        <w:t xml:space="preserve">It was reported that ETSI Legal department are still reviewing the issues. </w:t>
      </w:r>
      <w:r w:rsidRPr="00280CC6">
        <w:rPr>
          <w:color w:val="FF0000"/>
        </w:rPr>
        <w:t>Approved</w:t>
      </w:r>
      <w:r>
        <w:t>.</w:t>
      </w:r>
    </w:p>
    <w:p w14:paraId="1A61C09B" w14:textId="20CA5191" w:rsidR="00075697" w:rsidRPr="00280CC6" w:rsidRDefault="00075697" w:rsidP="00075697">
      <w:pPr>
        <w:pBdr>
          <w:top w:val="single" w:sz="4" w:space="1" w:color="auto"/>
        </w:pBdr>
      </w:pPr>
      <w:r w:rsidRPr="00752001">
        <w:rPr>
          <w:color w:val="0000FF"/>
        </w:rPr>
        <w:t>SP-200</w:t>
      </w:r>
      <w:r>
        <w:rPr>
          <w:color w:val="0000FF"/>
        </w:rPr>
        <w:t>577</w:t>
      </w:r>
      <w:r>
        <w:t xml:space="preserve"> </w:t>
      </w:r>
      <w:r w:rsidR="00354BA1">
        <w:t>New SID on Personal IoT Networks (FS_PIN)</w:t>
      </w:r>
    </w:p>
    <w:p w14:paraId="3326B757" w14:textId="77777777" w:rsidR="00075697" w:rsidRPr="00A3071B" w:rsidRDefault="00075697" w:rsidP="00075697">
      <w:pPr>
        <w:keepNext/>
        <w:keepLines/>
      </w:pPr>
      <w:r>
        <w:rPr>
          <w:b/>
        </w:rPr>
        <w:t>Discussion and conclusion:</w:t>
      </w:r>
    </w:p>
    <w:p w14:paraId="4E06C204" w14:textId="744DFE99" w:rsidR="00854159" w:rsidRDefault="00854159" w:rsidP="00075697">
      <w:r>
        <w:t>Proposed company revision in SP-200592.</w:t>
      </w:r>
    </w:p>
    <w:p w14:paraId="6F544933" w14:textId="60DB0975" w:rsidR="00075697" w:rsidRDefault="00854159" w:rsidP="00075697">
      <w:r>
        <w:t xml:space="preserve">This was </w:t>
      </w:r>
      <w:r w:rsidR="00354BA1">
        <w:rPr>
          <w:color w:val="0000FF"/>
        </w:rPr>
        <w:t>Noted</w:t>
      </w:r>
      <w:r w:rsidR="00075697">
        <w:t>.</w:t>
      </w:r>
    </w:p>
    <w:p w14:paraId="0F8921C1" w14:textId="75C66222" w:rsidR="00075697" w:rsidRPr="00280CC6" w:rsidRDefault="00075697" w:rsidP="00075697">
      <w:pPr>
        <w:pBdr>
          <w:top w:val="single" w:sz="4" w:space="1" w:color="auto"/>
        </w:pBdr>
      </w:pPr>
      <w:r w:rsidRPr="00752001">
        <w:rPr>
          <w:color w:val="0000FF"/>
        </w:rPr>
        <w:t>SP-200</w:t>
      </w:r>
      <w:r>
        <w:rPr>
          <w:color w:val="0000FF"/>
        </w:rPr>
        <w:t>592</w:t>
      </w:r>
      <w:r>
        <w:t xml:space="preserve"> </w:t>
      </w:r>
      <w:r w:rsidR="00354BA1">
        <w:t xml:space="preserve">Revised </w:t>
      </w:r>
      <w:proofErr w:type="spellStart"/>
      <w:r w:rsidR="00354BA1">
        <w:t>SID:New</w:t>
      </w:r>
      <w:proofErr w:type="spellEnd"/>
      <w:r w:rsidR="00354BA1">
        <w:t xml:space="preserve"> WID on Study on Personal IoT Networks (OPPO)</w:t>
      </w:r>
    </w:p>
    <w:p w14:paraId="1AE09A7E" w14:textId="77777777" w:rsidR="00075697" w:rsidRPr="00A3071B" w:rsidRDefault="00075697" w:rsidP="00075697">
      <w:pPr>
        <w:keepNext/>
        <w:keepLines/>
      </w:pPr>
      <w:r>
        <w:rPr>
          <w:b/>
        </w:rPr>
        <w:t>Discussion and conclusion:</w:t>
      </w:r>
    </w:p>
    <w:p w14:paraId="7BC0657E" w14:textId="77777777" w:rsidR="00075697" w:rsidRPr="00280CC6" w:rsidRDefault="00075697" w:rsidP="00075697">
      <w:r>
        <w:t xml:space="preserve">OPPO asked for some time to check this proposal further. Sony commented that the Changes agreed over the SA WG1 list only changed a couple of words and is editorial. MCC commented that this should also be a SID NEW type, not SID_REVISED. OPPO were happy with the changes and this was </w:t>
      </w:r>
      <w:r>
        <w:rPr>
          <w:color w:val="FF0000"/>
        </w:rPr>
        <w:t>approved</w:t>
      </w:r>
      <w:r>
        <w:t>.</w:t>
      </w:r>
    </w:p>
    <w:p w14:paraId="1F027CE0" w14:textId="3FB347AE" w:rsidR="00075697" w:rsidRPr="00354BA1" w:rsidRDefault="00075697" w:rsidP="00075697">
      <w:pPr>
        <w:pBdr>
          <w:top w:val="single" w:sz="4" w:space="1" w:color="auto"/>
        </w:pBdr>
        <w:rPr>
          <w:noProof/>
        </w:rPr>
      </w:pPr>
      <w:r w:rsidRPr="00752001">
        <w:rPr>
          <w:color w:val="0000FF"/>
        </w:rPr>
        <w:t>SP-200</w:t>
      </w:r>
      <w:r>
        <w:rPr>
          <w:color w:val="0000FF"/>
        </w:rPr>
        <w:t>529</w:t>
      </w:r>
      <w:r>
        <w:t xml:space="preserve"> </w:t>
      </w:r>
      <w:r w:rsidR="00354BA1">
        <w:t>23.502 CR2278R2 (Rel-15, 'F'): Correction on Deregistration procedures for SMS over NAS (Nokia, Nokia Shanghai Bell)</w:t>
      </w:r>
    </w:p>
    <w:p w14:paraId="3D7D58A5" w14:textId="77777777" w:rsidR="00075697" w:rsidRPr="00A3071B" w:rsidRDefault="00075697" w:rsidP="00075697">
      <w:pPr>
        <w:keepNext/>
        <w:keepLines/>
      </w:pPr>
      <w:r>
        <w:rPr>
          <w:b/>
        </w:rPr>
        <w:t>Discussion and conclusion:</w:t>
      </w:r>
    </w:p>
    <w:p w14:paraId="0CBE7F6C" w14:textId="59A0B747" w:rsidR="00075697" w:rsidRDefault="00075697" w:rsidP="00075697">
      <w:r w:rsidRPr="00280CC6">
        <w:t>SP-200</w:t>
      </w:r>
      <w:r>
        <w:t>529</w:t>
      </w:r>
      <w:r w:rsidRPr="00280CC6">
        <w:t>_Rev</w:t>
      </w:r>
      <w:r>
        <w:t>1</w:t>
      </w:r>
      <w:r w:rsidRPr="00280CC6">
        <w:t xml:space="preserve"> was </w:t>
      </w:r>
      <w:r>
        <w:t>still under discussion</w:t>
      </w:r>
      <w:r w:rsidRPr="00280CC6">
        <w:t xml:space="preserve">. </w:t>
      </w:r>
      <w:r>
        <w:t>It was suggested to send this CR and 23.502 CR2278R1 in CR pack SP-200420 back for further discussion in SA WG2</w:t>
      </w:r>
      <w:r w:rsidR="00DB0C5C">
        <w:t>.</w:t>
      </w:r>
    </w:p>
    <w:p w14:paraId="032AFEAC" w14:textId="1E7B761E" w:rsidR="00075697" w:rsidRPr="00280CC6" w:rsidRDefault="00075697" w:rsidP="00075697">
      <w:pPr>
        <w:pBdr>
          <w:top w:val="single" w:sz="4" w:space="1" w:color="auto"/>
        </w:pBdr>
      </w:pPr>
      <w:r w:rsidRPr="00752001">
        <w:rPr>
          <w:color w:val="0000FF"/>
        </w:rPr>
        <w:t>SP-200</w:t>
      </w:r>
      <w:r>
        <w:rPr>
          <w:color w:val="0000FF"/>
        </w:rPr>
        <w:t>420</w:t>
      </w:r>
      <w:r>
        <w:t xml:space="preserve"> </w:t>
      </w:r>
      <w:r w:rsidR="00354BA1">
        <w:t>CRs to 23.167, 23.501, 23.502 (5GS_Ph1, 5WWC, TEI15, Rel-15, Rel-16)</w:t>
      </w:r>
    </w:p>
    <w:p w14:paraId="2378B4F3" w14:textId="77777777" w:rsidR="00075697" w:rsidRPr="00A3071B" w:rsidRDefault="00075697" w:rsidP="00075697">
      <w:pPr>
        <w:keepNext/>
        <w:keepLines/>
      </w:pPr>
      <w:r>
        <w:rPr>
          <w:b/>
        </w:rPr>
        <w:t>Discussion and conclusion:</w:t>
      </w:r>
    </w:p>
    <w:p w14:paraId="68C2850D" w14:textId="784B7F58" w:rsidR="00075697" w:rsidRDefault="00075697" w:rsidP="00075697">
      <w:r>
        <w:t>23.502 CR2278R1 was postponed.</w:t>
      </w:r>
      <w:r w:rsidR="00354BA1">
        <w:t xml:space="preserve"> This CR Pack was left open for further consideration.</w:t>
      </w:r>
    </w:p>
    <w:p w14:paraId="09772C1A" w14:textId="7D65F4B8" w:rsidR="00075697" w:rsidRPr="00280CC6" w:rsidRDefault="00075697" w:rsidP="00075697">
      <w:pPr>
        <w:pBdr>
          <w:top w:val="single" w:sz="4" w:space="1" w:color="auto"/>
        </w:pBdr>
      </w:pPr>
      <w:r w:rsidRPr="00752001">
        <w:rPr>
          <w:color w:val="0000FF"/>
        </w:rPr>
        <w:t>SP-200</w:t>
      </w:r>
      <w:r>
        <w:rPr>
          <w:color w:val="0000FF"/>
        </w:rPr>
        <w:t>530</w:t>
      </w:r>
      <w:r>
        <w:t xml:space="preserve"> </w:t>
      </w:r>
      <w:r w:rsidR="00354BA1">
        <w:t>SMS deregistration (Nokia, Nokia Shanghai Bell)</w:t>
      </w:r>
    </w:p>
    <w:p w14:paraId="3BE395E5" w14:textId="77777777" w:rsidR="00075697" w:rsidRPr="00A3071B" w:rsidRDefault="00075697" w:rsidP="00075697">
      <w:pPr>
        <w:keepNext/>
        <w:keepLines/>
      </w:pPr>
      <w:r>
        <w:rPr>
          <w:b/>
        </w:rPr>
        <w:t>Discussion and conclusion:</w:t>
      </w:r>
    </w:p>
    <w:p w14:paraId="24FA51BA" w14:textId="241F22F5" w:rsidR="00075697" w:rsidRDefault="00854159" w:rsidP="00075697">
      <w:r>
        <w:t xml:space="preserve">This was </w:t>
      </w:r>
      <w:r w:rsidR="00354BA1">
        <w:rPr>
          <w:color w:val="0000FF"/>
        </w:rPr>
        <w:t>Noted</w:t>
      </w:r>
      <w:r w:rsidR="00075697">
        <w:t>.</w:t>
      </w:r>
    </w:p>
    <w:p w14:paraId="321E16C0" w14:textId="7177BD7B" w:rsidR="00075697" w:rsidRPr="00280CC6" w:rsidRDefault="00075697" w:rsidP="00075697">
      <w:pPr>
        <w:pBdr>
          <w:top w:val="single" w:sz="4" w:space="1" w:color="auto"/>
        </w:pBdr>
      </w:pPr>
      <w:r w:rsidRPr="00752001">
        <w:rPr>
          <w:color w:val="0000FF"/>
        </w:rPr>
        <w:t>SP-200</w:t>
      </w:r>
      <w:r>
        <w:rPr>
          <w:color w:val="0000FF"/>
        </w:rPr>
        <w:t>516</w:t>
      </w:r>
      <w:r>
        <w:t xml:space="preserve"> </w:t>
      </w:r>
      <w:r w:rsidR="00354BA1">
        <w:t>23.502 CR2317R1 (Rel-16, 'F'): Clarification on Registration with AMF re-allocation (ZTE)</w:t>
      </w:r>
    </w:p>
    <w:p w14:paraId="475B96D8" w14:textId="77777777" w:rsidR="00075697" w:rsidRPr="00A3071B" w:rsidRDefault="00075697" w:rsidP="00075697">
      <w:pPr>
        <w:keepNext/>
        <w:keepLines/>
      </w:pPr>
      <w:r>
        <w:rPr>
          <w:b/>
        </w:rPr>
        <w:t>Discussion and conclusion:</w:t>
      </w:r>
    </w:p>
    <w:p w14:paraId="1FB6C72B" w14:textId="77777777" w:rsidR="00075697" w:rsidRPr="00280CC6" w:rsidRDefault="00075697" w:rsidP="00075697">
      <w:r w:rsidRPr="00280CC6">
        <w:t xml:space="preserve">SP-200516_Rev 1 was provided. </w:t>
      </w:r>
      <w:r>
        <w:t>Ericsson suggested allowing SA WG2 to discuss this before approving at TSG level. ZTE asked how this discussion can be raised in SA WG2 without a LS, as this is a Rel</w:t>
      </w:r>
      <w:r>
        <w:noBreakHyphen/>
        <w:t xml:space="preserve">16 proposal. This was </w:t>
      </w:r>
      <w:r w:rsidRPr="00280CC6">
        <w:rPr>
          <w:color w:val="FF0000"/>
        </w:rPr>
        <w:t>postponed</w:t>
      </w:r>
      <w:r>
        <w:t xml:space="preserve">. </w:t>
      </w:r>
    </w:p>
    <w:p w14:paraId="42038946" w14:textId="0607075C" w:rsidR="00075697" w:rsidRPr="00280CC6" w:rsidRDefault="00075697" w:rsidP="00075697">
      <w:pPr>
        <w:pBdr>
          <w:top w:val="single" w:sz="4" w:space="1" w:color="auto"/>
        </w:pBdr>
      </w:pPr>
      <w:r w:rsidRPr="00752001">
        <w:rPr>
          <w:color w:val="0000FF"/>
        </w:rPr>
        <w:t>SP-200</w:t>
      </w:r>
      <w:r>
        <w:rPr>
          <w:color w:val="0000FF"/>
        </w:rPr>
        <w:t>607</w:t>
      </w:r>
      <w:r>
        <w:t xml:space="preserve"> </w:t>
      </w:r>
      <w:r w:rsidR="00354BA1">
        <w:t>23.401 CR3602R2 (Rel-16, 'B'): Alignment CR for DAPS HO (Qualcomm Incorporated)</w:t>
      </w:r>
    </w:p>
    <w:p w14:paraId="1CB6154E" w14:textId="77777777" w:rsidR="00075697" w:rsidRPr="00A3071B" w:rsidRDefault="00075697" w:rsidP="00075697">
      <w:pPr>
        <w:keepNext/>
        <w:keepLines/>
      </w:pPr>
      <w:r>
        <w:rPr>
          <w:b/>
        </w:rPr>
        <w:t>Discussion and conclusion:</w:t>
      </w:r>
    </w:p>
    <w:p w14:paraId="105C00C5" w14:textId="77777777" w:rsidR="00075697" w:rsidRDefault="00075697" w:rsidP="00075697">
      <w:r>
        <w:rPr>
          <w:lang w:eastAsia="en-US"/>
        </w:rPr>
        <w:t xml:space="preserve">This CR was </w:t>
      </w:r>
      <w:r>
        <w:rPr>
          <w:color w:val="FF0000"/>
          <w:lang w:eastAsia="en-US"/>
        </w:rPr>
        <w:t>approved</w:t>
      </w:r>
      <w:r>
        <w:t>. 23401 CR3602r1 in SP-200551 should be noted.</w:t>
      </w:r>
    </w:p>
    <w:p w14:paraId="34963838" w14:textId="7D0501A9" w:rsidR="00075697" w:rsidRPr="00280CC6" w:rsidRDefault="00075697" w:rsidP="00075697">
      <w:pPr>
        <w:pBdr>
          <w:top w:val="single" w:sz="4" w:space="1" w:color="auto"/>
        </w:pBdr>
      </w:pPr>
      <w:r w:rsidRPr="00752001">
        <w:rPr>
          <w:color w:val="0000FF"/>
        </w:rPr>
        <w:t>SP-200</w:t>
      </w:r>
      <w:r>
        <w:rPr>
          <w:color w:val="0000FF"/>
        </w:rPr>
        <w:t>551</w:t>
      </w:r>
      <w:r>
        <w:t xml:space="preserve"> </w:t>
      </w:r>
      <w:r w:rsidR="00354BA1">
        <w:t>CRs to 23.401, 23.501, 23.502, 23.503 (5GS_Ph1, TEI16, Rel-16)</w:t>
      </w:r>
    </w:p>
    <w:p w14:paraId="01F78E18" w14:textId="77777777" w:rsidR="00075697" w:rsidRPr="00A3071B" w:rsidRDefault="00075697" w:rsidP="00075697">
      <w:pPr>
        <w:keepNext/>
        <w:keepLines/>
      </w:pPr>
      <w:r>
        <w:rPr>
          <w:b/>
        </w:rPr>
        <w:t>Discussion and conclusion:</w:t>
      </w:r>
    </w:p>
    <w:p w14:paraId="0BE10BC0" w14:textId="538C821E" w:rsidR="00854159" w:rsidRDefault="00854159" w:rsidP="00075697">
      <w:r>
        <w:t>Update of SP-200426 to correct some WI Codes to add TEI16. SP-200586 suggests not approving 23.502 CR2203R1. Proposed revision of 23401 CR3602r1 in SP-200607. Proposed revision of 23502 CR2203r1 in SP-200613.</w:t>
      </w:r>
    </w:p>
    <w:p w14:paraId="1112E8B7" w14:textId="598CDC02" w:rsidR="00075697" w:rsidRDefault="00FC3B12" w:rsidP="00075697">
      <w:r>
        <w:t xml:space="preserve">Samsung asked to revise 23502 CR2203R1 (S2-2003286) from this pack and this was allocated to </w:t>
      </w:r>
      <w:r w:rsidRPr="00FC3B12">
        <w:rPr>
          <w:color w:val="0000FF"/>
        </w:rPr>
        <w:t>SP-200628</w:t>
      </w:r>
      <w:r>
        <w:t>.</w:t>
      </w:r>
    </w:p>
    <w:p w14:paraId="1D767E97" w14:textId="05EC2CD7" w:rsidR="00075697" w:rsidRPr="00280CC6" w:rsidRDefault="00075697" w:rsidP="00075697">
      <w:pPr>
        <w:pBdr>
          <w:top w:val="single" w:sz="4" w:space="1" w:color="auto"/>
        </w:pBdr>
      </w:pPr>
      <w:r w:rsidRPr="00752001">
        <w:rPr>
          <w:color w:val="0000FF"/>
        </w:rPr>
        <w:t>SP-200</w:t>
      </w:r>
      <w:r>
        <w:rPr>
          <w:color w:val="0000FF"/>
        </w:rPr>
        <w:t>435</w:t>
      </w:r>
      <w:r>
        <w:t xml:space="preserve"> </w:t>
      </w:r>
      <w:r w:rsidR="00354BA1">
        <w:t>CR to 23.282 (IABARC, Rel-16)</w:t>
      </w:r>
    </w:p>
    <w:p w14:paraId="65E3239F" w14:textId="77777777" w:rsidR="00075697" w:rsidRPr="00A3071B" w:rsidRDefault="00075697" w:rsidP="00075697">
      <w:pPr>
        <w:keepNext/>
        <w:keepLines/>
      </w:pPr>
      <w:r>
        <w:rPr>
          <w:b/>
        </w:rPr>
        <w:t>Discussion and conclusion:</w:t>
      </w:r>
    </w:p>
    <w:p w14:paraId="55DA7083" w14:textId="77777777" w:rsidR="00075697" w:rsidRDefault="00075697" w:rsidP="00075697">
      <w:r>
        <w:rPr>
          <w:lang w:eastAsia="en-US"/>
        </w:rPr>
        <w:t xml:space="preserve">Huawei reported that TSG RAN had approved their CR on this. This CR Pack was </w:t>
      </w:r>
      <w:r>
        <w:rPr>
          <w:color w:val="FF0000"/>
          <w:lang w:eastAsia="en-US"/>
        </w:rPr>
        <w:t>approved</w:t>
      </w:r>
      <w:r>
        <w:t>.</w:t>
      </w:r>
    </w:p>
    <w:p w14:paraId="381B450E" w14:textId="3E44C3AB" w:rsidR="00075697" w:rsidRPr="00280CC6" w:rsidRDefault="00075697" w:rsidP="00075697">
      <w:pPr>
        <w:pBdr>
          <w:top w:val="single" w:sz="4" w:space="1" w:color="auto"/>
        </w:pBdr>
      </w:pPr>
      <w:r w:rsidRPr="00752001">
        <w:rPr>
          <w:color w:val="0000FF"/>
        </w:rPr>
        <w:t>SP-200</w:t>
      </w:r>
      <w:r>
        <w:rPr>
          <w:color w:val="0000FF"/>
        </w:rPr>
        <w:t>402</w:t>
      </w:r>
      <w:r>
        <w:t xml:space="preserve"> </w:t>
      </w:r>
      <w:r w:rsidR="00354BA1">
        <w:t>CRs to Remove H.263 and MPEG-4 Visual from 3GPP Services [RM_H263_MP4V]</w:t>
      </w:r>
    </w:p>
    <w:p w14:paraId="09350068" w14:textId="77777777" w:rsidR="00075697" w:rsidRPr="00A3071B" w:rsidRDefault="00075697" w:rsidP="00075697">
      <w:pPr>
        <w:keepNext/>
        <w:keepLines/>
      </w:pPr>
      <w:r>
        <w:rPr>
          <w:b/>
        </w:rPr>
        <w:lastRenderedPageBreak/>
        <w:t>Discussion and conclusion:</w:t>
      </w:r>
    </w:p>
    <w:p w14:paraId="515D52D9" w14:textId="77777777" w:rsidR="00075697" w:rsidRDefault="00075697" w:rsidP="00075697">
      <w:r>
        <w:t xml:space="preserve">Deutsche Telekom suggested postponing these CRs until the legal aspects are clarified, as there is time to approve these at the next meeting. The CRs in this CR pack were </w:t>
      </w:r>
      <w:r w:rsidRPr="00280CC6">
        <w:rPr>
          <w:color w:val="FF0000"/>
        </w:rPr>
        <w:t>postponed</w:t>
      </w:r>
      <w:r>
        <w:t>.</w:t>
      </w:r>
    </w:p>
    <w:p w14:paraId="04402A19" w14:textId="7B0A81EA" w:rsidR="00075697" w:rsidRPr="00280CC6" w:rsidRDefault="00075697" w:rsidP="00075697">
      <w:pPr>
        <w:pBdr>
          <w:top w:val="single" w:sz="4" w:space="1" w:color="auto"/>
        </w:pBdr>
      </w:pPr>
      <w:r w:rsidRPr="00752001">
        <w:rPr>
          <w:color w:val="0000FF"/>
        </w:rPr>
        <w:t>SP-200</w:t>
      </w:r>
      <w:r>
        <w:rPr>
          <w:color w:val="0000FF"/>
        </w:rPr>
        <w:t>365</w:t>
      </w:r>
      <w:r>
        <w:t xml:space="preserve"> </w:t>
      </w:r>
      <w:r w:rsidR="00354BA1">
        <w:t>Rel-16 CRs on Security for enhancements to the Service Based 5G System Architecture</w:t>
      </w:r>
    </w:p>
    <w:p w14:paraId="2C9BBDB3" w14:textId="77777777" w:rsidR="00075697" w:rsidRPr="00A3071B" w:rsidRDefault="00075697" w:rsidP="00075697">
      <w:pPr>
        <w:keepNext/>
        <w:keepLines/>
      </w:pPr>
      <w:r>
        <w:rPr>
          <w:b/>
        </w:rPr>
        <w:t>Discussion and conclusion:</w:t>
      </w:r>
    </w:p>
    <w:p w14:paraId="6DC953D7" w14:textId="36032453" w:rsidR="00075697" w:rsidRDefault="00075697" w:rsidP="00075697">
      <w:r>
        <w:t>The SA</w:t>
      </w:r>
      <w:r w:rsidR="00DB0C5C">
        <w:t> WG3</w:t>
      </w:r>
      <w:r>
        <w:t xml:space="preserve"> Chairman raised a potential issue with one of the CRs needing to be withdrawn. </w:t>
      </w:r>
      <w:r w:rsidR="00854159">
        <w:t>(</w:t>
      </w:r>
      <w:proofErr w:type="spellStart"/>
      <w:r w:rsidR="00854159">
        <w:t>DraftCR</w:t>
      </w:r>
      <w:proofErr w:type="spellEnd"/>
      <w:r w:rsidR="00854159">
        <w:t xml:space="preserve"> 33.501 CR0000 was accidently inserted into the CR Pack and should not be approved). </w:t>
      </w:r>
      <w:r>
        <w:t>This was removed from block approval.</w:t>
      </w:r>
    </w:p>
    <w:p w14:paraId="09891AC8" w14:textId="77777777" w:rsidR="00752001" w:rsidRDefault="00752001" w:rsidP="00752001"/>
    <w:p w14:paraId="1F8F88CC" w14:textId="50C9A2F2" w:rsidR="00752001" w:rsidRDefault="00752001" w:rsidP="00001653">
      <w:pPr>
        <w:pStyle w:val="Heading1"/>
        <w:pBdr>
          <w:top w:val="none" w:sz="0" w:space="0" w:color="auto"/>
        </w:pBdr>
      </w:pPr>
      <w:r>
        <w:t>5 min</w:t>
      </w:r>
      <w:r>
        <w:tab/>
        <w:t>Listing issues which will stay under discussion until Friday</w:t>
      </w:r>
    </w:p>
    <w:p w14:paraId="34BE543C" w14:textId="77777777" w:rsidR="00752001" w:rsidRDefault="00752001" w:rsidP="00752001"/>
    <w:p w14:paraId="00B0C546" w14:textId="794F6E04" w:rsidR="00752001" w:rsidRDefault="00752001" w:rsidP="00001653">
      <w:pPr>
        <w:pStyle w:val="Heading1"/>
        <w:pBdr>
          <w:top w:val="none" w:sz="0" w:space="0" w:color="auto"/>
        </w:pBdr>
      </w:pPr>
      <w:r>
        <w:t>5 min</w:t>
      </w:r>
      <w:r>
        <w:tab/>
      </w:r>
      <w:r w:rsidRPr="00075697">
        <w:rPr>
          <w:color w:val="FF0000"/>
        </w:rPr>
        <w:t>Block approval Block 4 (WI/SI/TS/TR/Exceptions), Block 5 (all CR packs), Block 6 (</w:t>
      </w:r>
      <w:proofErr w:type="spellStart"/>
      <w:r w:rsidRPr="00075697">
        <w:rPr>
          <w:color w:val="FF0000"/>
        </w:rPr>
        <w:t>Mgmt</w:t>
      </w:r>
      <w:proofErr w:type="spellEnd"/>
      <w:r w:rsidRPr="00075697">
        <w:rPr>
          <w:color w:val="FF0000"/>
        </w:rPr>
        <w:t xml:space="preserve"> issues) - see slide 5</w:t>
      </w:r>
    </w:p>
    <w:p w14:paraId="4344B371" w14:textId="7D6862EE" w:rsidR="006A4BFC" w:rsidRPr="00354BA1" w:rsidRDefault="00354BA1" w:rsidP="00354BA1">
      <w:pPr>
        <w:pBdr>
          <w:top w:val="single" w:sz="4" w:space="1" w:color="auto"/>
          <w:left w:val="single" w:sz="4" w:space="4" w:color="auto"/>
          <w:bottom w:val="single" w:sz="4" w:space="1" w:color="auto"/>
          <w:right w:val="single" w:sz="4" w:space="4" w:color="auto"/>
        </w:pBdr>
        <w:rPr>
          <w:b/>
          <w:bCs/>
        </w:rPr>
      </w:pPr>
      <w:r w:rsidRPr="00354BA1">
        <w:rPr>
          <w:b/>
          <w:bCs/>
        </w:rPr>
        <w:t>Block Noted:</w:t>
      </w:r>
    </w:p>
    <w:p w14:paraId="758C8C41" w14:textId="6FC72138"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SP-200333</w:t>
      </w:r>
      <w:r>
        <w:rPr>
          <w:color w:val="0000FF"/>
        </w:rPr>
        <w:t xml:space="preserve"> </w:t>
      </w:r>
      <w:r w:rsidRPr="00354BA1">
        <w:t>DRAFT TR</w:t>
      </w:r>
      <w:r>
        <w:t xml:space="preserve"> </w:t>
      </w:r>
      <w:r w:rsidRPr="00354BA1">
        <w:t>Information</w:t>
      </w:r>
      <w:r>
        <w:t xml:space="preserve"> </w:t>
      </w:r>
      <w:r w:rsidRPr="00354BA1">
        <w:t>Presentation of TR 23.764 v1.0.0 for information: Study on enhancements to application layer support for V2X services</w:t>
      </w:r>
      <w:r>
        <w:t xml:space="preserve"> </w:t>
      </w:r>
      <w:r w:rsidRPr="00354BA1">
        <w:t>SA WG6</w:t>
      </w:r>
    </w:p>
    <w:p w14:paraId="2BED959F" w14:textId="5828F604"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SP-200334</w:t>
      </w:r>
      <w:r>
        <w:rPr>
          <w:color w:val="0000FF"/>
        </w:rPr>
        <w:t xml:space="preserve"> </w:t>
      </w:r>
      <w:r w:rsidRPr="00354BA1">
        <w:t>DRAFT TR</w:t>
      </w:r>
      <w:r>
        <w:t xml:space="preserve"> </w:t>
      </w:r>
      <w:r w:rsidRPr="00354BA1">
        <w:t>Information</w:t>
      </w:r>
      <w:r>
        <w:t xml:space="preserve"> </w:t>
      </w:r>
      <w:r w:rsidRPr="00354BA1">
        <w:t>Presentation of TS 23.180 v1.0.0 for information: Mission Critical (MC) services support in the Isolated Operation for Public Safety (IOPS) mode of operation</w:t>
      </w:r>
      <w:r>
        <w:t xml:space="preserve"> </w:t>
      </w:r>
      <w:r w:rsidRPr="00354BA1">
        <w:t>SA WG6</w:t>
      </w:r>
    </w:p>
    <w:p w14:paraId="5491BFEA" w14:textId="298559DA"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SP-200377</w:t>
      </w:r>
      <w:r>
        <w:rPr>
          <w:color w:val="0000FF"/>
        </w:rPr>
        <w:t xml:space="preserve"> </w:t>
      </w:r>
      <w:r w:rsidRPr="00354BA1">
        <w:t>DRAFT TR</w:t>
      </w:r>
      <w:r>
        <w:t xml:space="preserve"> </w:t>
      </w:r>
      <w:r w:rsidRPr="00354BA1">
        <w:t>Information</w:t>
      </w:r>
      <w:r>
        <w:t xml:space="preserve"> </w:t>
      </w:r>
      <w:r w:rsidRPr="00354BA1">
        <w:t>TR 33.853 'Key issues and potential solutions for Integrity protection of the user plane'</w:t>
      </w:r>
      <w:r>
        <w:t xml:space="preserve"> </w:t>
      </w:r>
      <w:r w:rsidRPr="00354BA1">
        <w:t>SA WG3</w:t>
      </w:r>
    </w:p>
    <w:p w14:paraId="767C54F6" w14:textId="3309219D"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SP-200449</w:t>
      </w:r>
      <w:r>
        <w:rPr>
          <w:color w:val="0000FF"/>
        </w:rPr>
        <w:t xml:space="preserve"> </w:t>
      </w:r>
      <w:r w:rsidRPr="00354BA1">
        <w:t>REPORT</w:t>
      </w:r>
      <w:r>
        <w:t xml:space="preserve"> </w:t>
      </w:r>
      <w:r w:rsidRPr="00354BA1">
        <w:t>Information</w:t>
      </w:r>
      <w:r>
        <w:t xml:space="preserve"> </w:t>
      </w:r>
      <w:r w:rsidRPr="00354BA1">
        <w:t>Support Team report</w:t>
      </w:r>
      <w:r>
        <w:t xml:space="preserve"> </w:t>
      </w:r>
      <w:r w:rsidRPr="00354BA1">
        <w:t>MCC</w:t>
      </w:r>
    </w:p>
    <w:p w14:paraId="1AD46338" w14:textId="74A4CAB2"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SP-200480</w:t>
      </w:r>
      <w:r>
        <w:rPr>
          <w:color w:val="0000FF"/>
        </w:rPr>
        <w:t xml:space="preserve"> </w:t>
      </w:r>
      <w:r w:rsidRPr="00354BA1">
        <w:t>DRAFT TR</w:t>
      </w:r>
      <w:r>
        <w:t xml:space="preserve"> </w:t>
      </w:r>
      <w:r w:rsidRPr="00354BA1">
        <w:t>Information</w:t>
      </w:r>
      <w:r>
        <w:t xml:space="preserve"> </w:t>
      </w:r>
      <w:r w:rsidRPr="00354BA1">
        <w:t>TR 28.810 Study on concept, requirements and solutions for levels of autonomous network</w:t>
      </w:r>
      <w:r>
        <w:t xml:space="preserve"> </w:t>
      </w:r>
      <w:r w:rsidRPr="00354BA1">
        <w:t>SA WG5</w:t>
      </w:r>
    </w:p>
    <w:p w14:paraId="60EF2CF0" w14:textId="12E8E8AE"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SP-200482</w:t>
      </w:r>
      <w:r>
        <w:rPr>
          <w:color w:val="0000FF"/>
        </w:rPr>
        <w:t xml:space="preserve"> </w:t>
      </w:r>
      <w:r w:rsidRPr="00354BA1">
        <w:t>DRAFT TS</w:t>
      </w:r>
      <w:r>
        <w:t xml:space="preserve"> </w:t>
      </w:r>
      <w:r w:rsidRPr="00354BA1">
        <w:t>Information</w:t>
      </w:r>
      <w:r>
        <w:t xml:space="preserve"> </w:t>
      </w:r>
      <w:r w:rsidRPr="00354BA1">
        <w:t>TS 28.202 Charging management; Network slice management charging in the 5G System (5GS); Stage 2</w:t>
      </w:r>
      <w:r>
        <w:t xml:space="preserve"> </w:t>
      </w:r>
      <w:r w:rsidRPr="00354BA1">
        <w:t>SA WG5</w:t>
      </w:r>
    </w:p>
    <w:p w14:paraId="5476A05B" w14:textId="65F29926" w:rsidR="00354BA1" w:rsidRDefault="00354BA1" w:rsidP="00354BA1"/>
    <w:p w14:paraId="425EA492" w14:textId="124D292D" w:rsidR="00354BA1" w:rsidRPr="00354BA1" w:rsidRDefault="00354BA1" w:rsidP="00354BA1">
      <w:pPr>
        <w:pBdr>
          <w:top w:val="single" w:sz="4" w:space="1" w:color="auto"/>
          <w:left w:val="single" w:sz="4" w:space="1" w:color="auto"/>
          <w:bottom w:val="single" w:sz="4" w:space="1" w:color="auto"/>
          <w:right w:val="single" w:sz="4" w:space="1" w:color="auto"/>
        </w:pBdr>
        <w:rPr>
          <w:b/>
          <w:bCs/>
        </w:rPr>
      </w:pPr>
      <w:r w:rsidRPr="00354BA1">
        <w:rPr>
          <w:b/>
          <w:bCs/>
        </w:rPr>
        <w:t>Block Approved:</w:t>
      </w:r>
    </w:p>
    <w:p w14:paraId="3397274E" w14:textId="3A25E58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SP-200332</w:t>
      </w:r>
      <w:r>
        <w:rPr>
          <w:color w:val="0000FF"/>
        </w:rPr>
        <w:t xml:space="preserve"> </w:t>
      </w:r>
      <w:r w:rsidRPr="00354BA1">
        <w:t>DRAFT TR</w:t>
      </w:r>
      <w:r>
        <w:t xml:space="preserve"> </w:t>
      </w:r>
      <w:r w:rsidRPr="00354BA1">
        <w:t>Approval</w:t>
      </w:r>
      <w:r>
        <w:t xml:space="preserve"> </w:t>
      </w:r>
      <w:r w:rsidRPr="00354BA1">
        <w:t>Presentation of TR 23.744 v2.0.0 for approval: Study into location enhancements for mission critical services</w:t>
      </w:r>
      <w:r>
        <w:t xml:space="preserve"> </w:t>
      </w:r>
      <w:r w:rsidRPr="00354BA1">
        <w:t>SA WG6</w:t>
      </w:r>
    </w:p>
    <w:p w14:paraId="48CB98DA" w14:textId="42D3D33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SP-200335</w:t>
      </w:r>
      <w:r>
        <w:rPr>
          <w:color w:val="0000FF"/>
        </w:rPr>
        <w:t xml:space="preserve"> </w:t>
      </w:r>
      <w:r w:rsidRPr="00354BA1">
        <w:t>SID NEW</w:t>
      </w:r>
      <w:r>
        <w:t xml:space="preserve"> </w:t>
      </w:r>
      <w:r w:rsidRPr="00354BA1">
        <w:t>Approval</w:t>
      </w:r>
      <w:r>
        <w:t xml:space="preserve"> </w:t>
      </w:r>
      <w:r w:rsidRPr="00354BA1">
        <w:t>New SID Study of Gateway UE function for Mission Critical Communication</w:t>
      </w:r>
      <w:r>
        <w:t xml:space="preserve"> </w:t>
      </w:r>
      <w:r w:rsidRPr="00354BA1">
        <w:t>SA WG6</w:t>
      </w:r>
    </w:p>
    <w:p w14:paraId="45B3C1E8" w14:textId="1CD22A0A"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SP-200336</w:t>
      </w:r>
      <w:r>
        <w:rPr>
          <w:color w:val="0000FF"/>
        </w:rPr>
        <w:t xml:space="preserve"> </w:t>
      </w:r>
      <w:r w:rsidRPr="00354BA1">
        <w:t>SID NEW</w:t>
      </w:r>
      <w:r>
        <w:t xml:space="preserve"> </w:t>
      </w:r>
      <w:r w:rsidRPr="00354BA1">
        <w:t>Approval</w:t>
      </w:r>
      <w:r>
        <w:t xml:space="preserve"> </w:t>
      </w:r>
      <w:r w:rsidRPr="00354BA1">
        <w:t>New SID Study of Interconnection and Migration Aspects for Railways</w:t>
      </w:r>
      <w:r>
        <w:t xml:space="preserve"> </w:t>
      </w:r>
      <w:r w:rsidRPr="00354BA1">
        <w:t>SA WG6</w:t>
      </w:r>
    </w:p>
    <w:p w14:paraId="1C22AB8A" w14:textId="4857C86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SP-200337</w:t>
      </w:r>
      <w:r>
        <w:rPr>
          <w:color w:val="0000FF"/>
        </w:rPr>
        <w:t xml:space="preserve"> </w:t>
      </w:r>
      <w:r w:rsidRPr="00354BA1">
        <w:t>CR PACK</w:t>
      </w:r>
      <w:r>
        <w:t xml:space="preserve"> </w:t>
      </w:r>
      <w:r w:rsidRPr="00354BA1">
        <w:t>Approval</w:t>
      </w:r>
      <w:r>
        <w:t xml:space="preserve"> </w:t>
      </w:r>
      <w:r w:rsidRPr="00354BA1">
        <w:t xml:space="preserve">Rel-16 CRs to TS 23.222 for </w:t>
      </w:r>
      <w:proofErr w:type="spellStart"/>
      <w:r w:rsidRPr="00354BA1">
        <w:t>eCAPIF</w:t>
      </w:r>
      <w:proofErr w:type="spellEnd"/>
      <w:r>
        <w:t xml:space="preserve"> </w:t>
      </w:r>
      <w:r w:rsidRPr="00354BA1">
        <w:t>SA WG6</w:t>
      </w:r>
    </w:p>
    <w:p w14:paraId="791B80D5" w14:textId="1AC658B6"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SP-200338</w:t>
      </w:r>
      <w:r>
        <w:rPr>
          <w:color w:val="0000FF"/>
        </w:rPr>
        <w:t xml:space="preserve"> </w:t>
      </w:r>
      <w:r w:rsidRPr="00354BA1">
        <w:t>CR PACK</w:t>
      </w:r>
      <w:r>
        <w:t xml:space="preserve"> </w:t>
      </w:r>
      <w:r w:rsidRPr="00354BA1">
        <w:t>Approval</w:t>
      </w:r>
      <w:r>
        <w:t xml:space="preserve"> </w:t>
      </w:r>
      <w:r w:rsidRPr="00354BA1">
        <w:t>Rel-16 CRs to TS 23.434 for SEAL</w:t>
      </w:r>
      <w:r>
        <w:t xml:space="preserve"> </w:t>
      </w:r>
      <w:r w:rsidRPr="00354BA1">
        <w:t>SA WG6</w:t>
      </w:r>
    </w:p>
    <w:p w14:paraId="2F2A51F5" w14:textId="4C26B077"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SP-200339</w:t>
      </w:r>
      <w:r>
        <w:rPr>
          <w:color w:val="0000FF"/>
        </w:rPr>
        <w:t xml:space="preserve"> </w:t>
      </w:r>
      <w:r w:rsidRPr="00354BA1">
        <w:t>CR PACK</w:t>
      </w:r>
      <w:r>
        <w:t xml:space="preserve"> </w:t>
      </w:r>
      <w:r w:rsidRPr="00354BA1">
        <w:t>Approval</w:t>
      </w:r>
      <w:r>
        <w:t xml:space="preserve"> </w:t>
      </w:r>
      <w:r w:rsidRPr="00354BA1">
        <w:t>Rel-16 CRs to TS 23.379 for MONASTERY2</w:t>
      </w:r>
      <w:r>
        <w:t xml:space="preserve"> </w:t>
      </w:r>
      <w:r w:rsidRPr="00354BA1">
        <w:t>SA WG6</w:t>
      </w:r>
    </w:p>
    <w:p w14:paraId="0596F11C" w14:textId="010D50A1"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SP-200340</w:t>
      </w:r>
      <w:r>
        <w:rPr>
          <w:color w:val="0000FF"/>
        </w:rPr>
        <w:t xml:space="preserve"> </w:t>
      </w:r>
      <w:r w:rsidRPr="00354BA1">
        <w:t>CR PACK</w:t>
      </w:r>
      <w:r>
        <w:t xml:space="preserve"> </w:t>
      </w:r>
      <w:r w:rsidRPr="00354BA1">
        <w:t>Approval</w:t>
      </w:r>
      <w:r>
        <w:t xml:space="preserve"> </w:t>
      </w:r>
      <w:r w:rsidRPr="00354BA1">
        <w:t>Rel-17 CRs to TS 23.280, TS 23.281 and TS 23.379 for eMONASTERY2</w:t>
      </w:r>
      <w:r>
        <w:t xml:space="preserve"> </w:t>
      </w:r>
      <w:r w:rsidRPr="00354BA1">
        <w:t>SA WG6</w:t>
      </w:r>
    </w:p>
    <w:p w14:paraId="0AAC6F21" w14:textId="129DBB8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SP-200341</w:t>
      </w:r>
      <w:r>
        <w:rPr>
          <w:color w:val="0000FF"/>
        </w:rPr>
        <w:t xml:space="preserve"> </w:t>
      </w:r>
      <w:r w:rsidRPr="00354BA1">
        <w:t>CR PACK</w:t>
      </w:r>
      <w:r>
        <w:t xml:space="preserve"> </w:t>
      </w:r>
      <w:r w:rsidRPr="00354BA1">
        <w:t>Approval</w:t>
      </w:r>
      <w:r>
        <w:t xml:space="preserve"> </w:t>
      </w:r>
      <w:r w:rsidRPr="00354BA1">
        <w:t>Rel-17 CRs to TS 23.282 for eMCData3</w:t>
      </w:r>
      <w:r>
        <w:t xml:space="preserve"> </w:t>
      </w:r>
      <w:r w:rsidRPr="00354BA1">
        <w:t>SA WG6</w:t>
      </w:r>
    </w:p>
    <w:p w14:paraId="1430020F" w14:textId="6EAFE421"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SP-200342</w:t>
      </w:r>
      <w:r>
        <w:rPr>
          <w:color w:val="0000FF"/>
        </w:rPr>
        <w:t xml:space="preserve"> </w:t>
      </w:r>
      <w:r w:rsidRPr="00354BA1">
        <w:t>CR PACK</w:t>
      </w:r>
      <w:r>
        <w:t xml:space="preserve"> </w:t>
      </w:r>
      <w:r w:rsidRPr="00354BA1">
        <w:t>Approval</w:t>
      </w:r>
      <w:r>
        <w:t xml:space="preserve"> </w:t>
      </w:r>
      <w:r w:rsidRPr="00354BA1">
        <w:t>Rel-17 CRs to TS 23.280 and TS 23.379 for enh3MCPTT</w:t>
      </w:r>
      <w:r>
        <w:t xml:space="preserve"> </w:t>
      </w:r>
      <w:r w:rsidRPr="00354BA1">
        <w:t>SA WG6</w:t>
      </w:r>
    </w:p>
    <w:p w14:paraId="10CBAE5A" w14:textId="1C1BC01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SP-200348</w:t>
      </w:r>
      <w:r>
        <w:rPr>
          <w:color w:val="0000FF"/>
        </w:rPr>
        <w:t xml:space="preserve"> </w:t>
      </w:r>
      <w:r w:rsidRPr="00354BA1">
        <w:t>WID NEW</w:t>
      </w:r>
      <w:r>
        <w:t xml:space="preserve"> </w:t>
      </w:r>
      <w:r w:rsidRPr="00354BA1">
        <w:t>Approval</w:t>
      </w:r>
      <w:r>
        <w:t xml:space="preserve"> </w:t>
      </w:r>
      <w:r w:rsidRPr="00354BA1">
        <w:t>New WID on Security Assurance Specification for Inter PLMN UP Security (IPUPS).</w:t>
      </w:r>
      <w:r>
        <w:t xml:space="preserve"> </w:t>
      </w:r>
      <w:r w:rsidRPr="00354BA1">
        <w:t>SA WG3</w:t>
      </w:r>
    </w:p>
    <w:p w14:paraId="70EC6F4F" w14:textId="3770DF42"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SP-200350</w:t>
      </w:r>
      <w:r>
        <w:rPr>
          <w:color w:val="0000FF"/>
        </w:rPr>
        <w:t xml:space="preserve"> </w:t>
      </w:r>
      <w:r w:rsidRPr="00354BA1">
        <w:t>SID NEW</w:t>
      </w:r>
      <w:r>
        <w:t xml:space="preserve"> </w:t>
      </w:r>
      <w:r w:rsidRPr="00354BA1">
        <w:t>Approval</w:t>
      </w:r>
      <w:r>
        <w:t xml:space="preserve"> </w:t>
      </w:r>
      <w:r w:rsidRPr="00354BA1">
        <w:t>Study on Security Aspects of Enhancement for Proximity Based Services in 5GS.</w:t>
      </w:r>
      <w:r>
        <w:t xml:space="preserve"> </w:t>
      </w:r>
      <w:r w:rsidRPr="00354BA1">
        <w:t>SA WG3</w:t>
      </w:r>
    </w:p>
    <w:p w14:paraId="397727E1" w14:textId="2F5C318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SP-200351</w:t>
      </w:r>
      <w:r>
        <w:rPr>
          <w:color w:val="0000FF"/>
        </w:rPr>
        <w:t xml:space="preserve"> </w:t>
      </w:r>
      <w:r w:rsidRPr="00354BA1">
        <w:t>SID NEW</w:t>
      </w:r>
      <w:r>
        <w:t xml:space="preserve"> </w:t>
      </w:r>
      <w:r w:rsidRPr="00354BA1">
        <w:t>Approval</w:t>
      </w:r>
      <w:r>
        <w:t xml:space="preserve"> </w:t>
      </w:r>
      <w:r w:rsidRPr="00354BA1">
        <w:t>New SID: Study on Security Aspects of Enhancement for 5G Multicast-Broadcast Services.</w:t>
      </w:r>
      <w:r>
        <w:t xml:space="preserve"> </w:t>
      </w:r>
      <w:r w:rsidRPr="00354BA1">
        <w:t>SA WG3</w:t>
      </w:r>
    </w:p>
    <w:p w14:paraId="2B41B815" w14:textId="327591C8"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SP-200352</w:t>
      </w:r>
      <w:r>
        <w:rPr>
          <w:color w:val="0000FF"/>
        </w:rPr>
        <w:t xml:space="preserve"> </w:t>
      </w:r>
      <w:r w:rsidRPr="00354BA1">
        <w:t>SID NEW</w:t>
      </w:r>
      <w:r>
        <w:t xml:space="preserve"> </w:t>
      </w:r>
      <w:r w:rsidRPr="00354BA1">
        <w:t>Approval</w:t>
      </w:r>
      <w:r>
        <w:t xml:space="preserve"> </w:t>
      </w:r>
      <w:r w:rsidRPr="00354BA1">
        <w:t>New SID on security aspects of UAS.</w:t>
      </w:r>
      <w:r>
        <w:t xml:space="preserve"> </w:t>
      </w:r>
      <w:r w:rsidRPr="00354BA1">
        <w:t>SA WG3</w:t>
      </w:r>
    </w:p>
    <w:p w14:paraId="133FD333" w14:textId="104A3296"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SP-200356</w:t>
      </w:r>
      <w:r>
        <w:rPr>
          <w:color w:val="0000FF"/>
        </w:rPr>
        <w:t xml:space="preserve"> </w:t>
      </w:r>
      <w:r w:rsidRPr="00354BA1">
        <w:t>CR PACK</w:t>
      </w:r>
      <w:r>
        <w:t xml:space="preserve"> </w:t>
      </w:r>
      <w:r w:rsidRPr="00354BA1">
        <w:t>Approval</w:t>
      </w:r>
      <w:r>
        <w:t xml:space="preserve"> </w:t>
      </w:r>
      <w:r w:rsidRPr="00354BA1">
        <w:t>Rel-16 CRs on TEI</w:t>
      </w:r>
      <w:r>
        <w:t xml:space="preserve"> </w:t>
      </w:r>
      <w:r w:rsidRPr="00354BA1">
        <w:t>SA WG3</w:t>
      </w:r>
    </w:p>
    <w:p w14:paraId="12960FA4" w14:textId="2CCC8B86"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SP-200357</w:t>
      </w:r>
      <w:r>
        <w:rPr>
          <w:color w:val="0000FF"/>
        </w:rPr>
        <w:t xml:space="preserve"> </w:t>
      </w:r>
      <w:r w:rsidRPr="00354BA1">
        <w:t>CR PACK</w:t>
      </w:r>
      <w:r>
        <w:t xml:space="preserve"> </w:t>
      </w:r>
      <w:r w:rsidRPr="00354BA1">
        <w:t>Approval</w:t>
      </w:r>
      <w:r>
        <w:t xml:space="preserve"> </w:t>
      </w:r>
      <w:r w:rsidRPr="00354BA1">
        <w:t xml:space="preserve">Rel-15 CRs on Security Assurance Specification for </w:t>
      </w:r>
      <w:proofErr w:type="spellStart"/>
      <w:r w:rsidRPr="00354BA1">
        <w:t>eNB</w:t>
      </w:r>
      <w:proofErr w:type="spellEnd"/>
      <w:r w:rsidRPr="00354BA1">
        <w:t xml:space="preserve"> network product class</w:t>
      </w:r>
      <w:r>
        <w:t xml:space="preserve"> </w:t>
      </w:r>
      <w:r w:rsidRPr="00354BA1">
        <w:t>SA WG3</w:t>
      </w:r>
    </w:p>
    <w:p w14:paraId="21E2BE54" w14:textId="796B4E3B"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SP-200358</w:t>
      </w:r>
      <w:r>
        <w:rPr>
          <w:color w:val="0000FF"/>
        </w:rPr>
        <w:t xml:space="preserve"> </w:t>
      </w:r>
      <w:r w:rsidRPr="00354BA1">
        <w:t>CR PACK</w:t>
      </w:r>
      <w:r>
        <w:t xml:space="preserve"> </w:t>
      </w:r>
      <w:r w:rsidRPr="00354BA1">
        <w:t>Approval</w:t>
      </w:r>
      <w:r>
        <w:t xml:space="preserve"> </w:t>
      </w:r>
      <w:r w:rsidRPr="00354BA1">
        <w:t>Rel-16 CRs on Security Assurance Specification for 5G</w:t>
      </w:r>
      <w:r>
        <w:t xml:space="preserve"> </w:t>
      </w:r>
      <w:r w:rsidRPr="00354BA1">
        <w:t>SA WG3</w:t>
      </w:r>
    </w:p>
    <w:p w14:paraId="12AC5564" w14:textId="796DBAE6"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SP-200359</w:t>
      </w:r>
      <w:r>
        <w:rPr>
          <w:color w:val="0000FF"/>
        </w:rPr>
        <w:t xml:space="preserve"> </w:t>
      </w:r>
      <w:r w:rsidRPr="00354BA1">
        <w:t>CR PACK</w:t>
      </w:r>
      <w:r>
        <w:t xml:space="preserve"> </w:t>
      </w:r>
      <w:r w:rsidRPr="00354BA1">
        <w:t>Approval</w:t>
      </w:r>
      <w:r>
        <w:t xml:space="preserve"> </w:t>
      </w:r>
      <w:r w:rsidRPr="00354BA1">
        <w:t xml:space="preserve">Rel-16 CRs on Security aspects of </w:t>
      </w:r>
      <w:proofErr w:type="spellStart"/>
      <w:r w:rsidRPr="00354BA1">
        <w:t>eCAPIF</w:t>
      </w:r>
      <w:proofErr w:type="spellEnd"/>
      <w:r>
        <w:t xml:space="preserve"> </w:t>
      </w:r>
      <w:r w:rsidRPr="00354BA1">
        <w:t>SA WG3</w:t>
      </w:r>
    </w:p>
    <w:p w14:paraId="78548BA1" w14:textId="4D9962A3"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SP-200360</w:t>
      </w:r>
      <w:r>
        <w:rPr>
          <w:color w:val="0000FF"/>
        </w:rPr>
        <w:t xml:space="preserve"> </w:t>
      </w:r>
      <w:r w:rsidRPr="00354BA1">
        <w:t>CR PACK</w:t>
      </w:r>
      <w:r>
        <w:t xml:space="preserve"> </w:t>
      </w:r>
      <w:r w:rsidRPr="00354BA1">
        <w:t>Approval</w:t>
      </w:r>
      <w:r>
        <w:t xml:space="preserve"> </w:t>
      </w:r>
      <w:r w:rsidRPr="00354BA1">
        <w:t>Rel-13 CRs on Security of MCPTT</w:t>
      </w:r>
      <w:r>
        <w:t xml:space="preserve"> </w:t>
      </w:r>
      <w:r w:rsidRPr="00354BA1">
        <w:t>SA WG3</w:t>
      </w:r>
    </w:p>
    <w:p w14:paraId="5E7DA96E" w14:textId="176BD1D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lastRenderedPageBreak/>
        <w:t>SP-200361</w:t>
      </w:r>
      <w:r>
        <w:rPr>
          <w:color w:val="0000FF"/>
        </w:rPr>
        <w:t xml:space="preserve"> </w:t>
      </w:r>
      <w:r w:rsidRPr="00354BA1">
        <w:t>CR PACK</w:t>
      </w:r>
      <w:r>
        <w:t xml:space="preserve"> </w:t>
      </w:r>
      <w:r w:rsidRPr="00354BA1">
        <w:t>Approval</w:t>
      </w:r>
      <w:r>
        <w:t xml:space="preserve"> </w:t>
      </w:r>
      <w:r w:rsidRPr="00354BA1">
        <w:t>Rel-15 CRs on MC Security Enhancements</w:t>
      </w:r>
      <w:r>
        <w:t xml:space="preserve"> </w:t>
      </w:r>
      <w:r w:rsidRPr="00354BA1">
        <w:t>SA WG3</w:t>
      </w:r>
    </w:p>
    <w:p w14:paraId="15D9CA3D" w14:textId="2A8D006A"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SP-200362</w:t>
      </w:r>
      <w:r>
        <w:rPr>
          <w:color w:val="0000FF"/>
        </w:rPr>
        <w:t xml:space="preserve"> </w:t>
      </w:r>
      <w:r w:rsidRPr="00354BA1">
        <w:t>CR PACK</w:t>
      </w:r>
      <w:r>
        <w:t xml:space="preserve"> </w:t>
      </w:r>
      <w:r w:rsidRPr="00354BA1">
        <w:t>Approval</w:t>
      </w:r>
      <w:r>
        <w:t xml:space="preserve"> </w:t>
      </w:r>
      <w:r w:rsidRPr="00354BA1">
        <w:t>Rel-16 CRs on Mission Critical Services Security Enhancements</w:t>
      </w:r>
      <w:r>
        <w:t xml:space="preserve"> </w:t>
      </w:r>
      <w:r w:rsidRPr="00354BA1">
        <w:t>SA WG3</w:t>
      </w:r>
    </w:p>
    <w:p w14:paraId="5F304180" w14:textId="1915F14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SP-200363</w:t>
      </w:r>
      <w:r>
        <w:rPr>
          <w:color w:val="0000FF"/>
        </w:rPr>
        <w:t xml:space="preserve"> </w:t>
      </w:r>
      <w:r w:rsidRPr="00354BA1">
        <w:t>CR PACK</w:t>
      </w:r>
      <w:r>
        <w:t xml:space="preserve"> </w:t>
      </w:r>
      <w:r w:rsidRPr="00354BA1">
        <w:t>Approval</w:t>
      </w:r>
      <w:r>
        <w:t xml:space="preserve"> </w:t>
      </w:r>
      <w:r w:rsidRPr="00354BA1">
        <w:t>Rel-16 CRs on 3GPP profiles for cryptographic algorithms and security protocols</w:t>
      </w:r>
      <w:r>
        <w:t xml:space="preserve"> </w:t>
      </w:r>
      <w:r w:rsidRPr="00354BA1">
        <w:t>SA WG3</w:t>
      </w:r>
    </w:p>
    <w:p w14:paraId="594DC64E" w14:textId="11392A8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SP-200364</w:t>
      </w:r>
      <w:r>
        <w:rPr>
          <w:color w:val="0000FF"/>
        </w:rPr>
        <w:t xml:space="preserve"> </w:t>
      </w:r>
      <w:r w:rsidRPr="00354BA1">
        <w:t>CR PACK</w:t>
      </w:r>
      <w:r>
        <w:t xml:space="preserve"> </w:t>
      </w:r>
      <w:r w:rsidRPr="00354BA1">
        <w:t>Approval</w:t>
      </w:r>
      <w:r>
        <w:t xml:space="preserve"> </w:t>
      </w:r>
      <w:r w:rsidRPr="00354BA1">
        <w:t>Rel-16 CRs on Security Aspects of eV2XARC</w:t>
      </w:r>
      <w:r>
        <w:t xml:space="preserve"> </w:t>
      </w:r>
      <w:r w:rsidRPr="00354BA1">
        <w:t>SA WG3</w:t>
      </w:r>
    </w:p>
    <w:p w14:paraId="17BD9360" w14:textId="13E36E8A"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SP-200366</w:t>
      </w:r>
      <w:r>
        <w:rPr>
          <w:color w:val="0000FF"/>
        </w:rPr>
        <w:t xml:space="preserve"> </w:t>
      </w:r>
      <w:r w:rsidRPr="00354BA1">
        <w:t>CR PACK</w:t>
      </w:r>
      <w:r>
        <w:t xml:space="preserve"> </w:t>
      </w:r>
      <w:r w:rsidRPr="00354BA1">
        <w:t>Approval</w:t>
      </w:r>
      <w:r>
        <w:t xml:space="preserve"> </w:t>
      </w:r>
      <w:r w:rsidRPr="00354BA1">
        <w:t>Rel-16 CRs on Security of 5G_CIoT</w:t>
      </w:r>
      <w:r>
        <w:t xml:space="preserve"> </w:t>
      </w:r>
      <w:r w:rsidRPr="00354BA1">
        <w:t>SA WG3</w:t>
      </w:r>
    </w:p>
    <w:p w14:paraId="5ECB9913" w14:textId="1D726D5A"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SP-200368</w:t>
      </w:r>
      <w:r>
        <w:rPr>
          <w:color w:val="0000FF"/>
        </w:rPr>
        <w:t xml:space="preserve"> </w:t>
      </w:r>
      <w:r w:rsidRPr="00354BA1">
        <w:t>CR PACK</w:t>
      </w:r>
      <w:r>
        <w:t xml:space="preserve"> </w:t>
      </w:r>
      <w:r w:rsidRPr="00354BA1">
        <w:t>Approval</w:t>
      </w:r>
      <w:r>
        <w:t xml:space="preserve"> </w:t>
      </w:r>
      <w:r w:rsidRPr="00354BA1">
        <w:t>Rel-16 CRs on Security for IAB</w:t>
      </w:r>
      <w:r>
        <w:t xml:space="preserve"> </w:t>
      </w:r>
      <w:r w:rsidRPr="00354BA1">
        <w:t>SA WG3</w:t>
      </w:r>
    </w:p>
    <w:p w14:paraId="43BC4784" w14:textId="2085775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SP-200369</w:t>
      </w:r>
      <w:r>
        <w:rPr>
          <w:color w:val="0000FF"/>
        </w:rPr>
        <w:t xml:space="preserve"> </w:t>
      </w:r>
      <w:r w:rsidRPr="00354BA1">
        <w:t>CR PACK</w:t>
      </w:r>
      <w:r>
        <w:t xml:space="preserve"> </w:t>
      </w:r>
      <w:r w:rsidRPr="00354BA1">
        <w:t>Approval</w:t>
      </w:r>
      <w:r>
        <w:t xml:space="preserve"> </w:t>
      </w:r>
      <w:r w:rsidRPr="00354BA1">
        <w:t>Rel-16 CRs on Authentication and key management for applications based on 3GPP credential in 5G</w:t>
      </w:r>
      <w:r>
        <w:t xml:space="preserve"> </w:t>
      </w:r>
      <w:r w:rsidRPr="00354BA1">
        <w:t>SA WG3</w:t>
      </w:r>
    </w:p>
    <w:p w14:paraId="29107616" w14:textId="7523337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SP-200370</w:t>
      </w:r>
      <w:r>
        <w:rPr>
          <w:color w:val="0000FF"/>
        </w:rPr>
        <w:t xml:space="preserve"> </w:t>
      </w:r>
      <w:r w:rsidRPr="00354BA1">
        <w:t>CR PACK</w:t>
      </w:r>
      <w:r>
        <w:t xml:space="preserve"> </w:t>
      </w:r>
      <w:r w:rsidRPr="00354BA1">
        <w:t>Approval</w:t>
      </w:r>
      <w:r>
        <w:t xml:space="preserve"> </w:t>
      </w:r>
      <w:r w:rsidRPr="00354BA1">
        <w:t>Rel-15 CRs on Security aspects of 5G System - Phase 1</w:t>
      </w:r>
      <w:r>
        <w:t xml:space="preserve"> </w:t>
      </w:r>
      <w:r w:rsidRPr="00354BA1">
        <w:t>SA WG3</w:t>
      </w:r>
    </w:p>
    <w:p w14:paraId="778EE961" w14:textId="69CD1236"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SP-200371</w:t>
      </w:r>
      <w:r>
        <w:rPr>
          <w:color w:val="0000FF"/>
        </w:rPr>
        <w:t xml:space="preserve"> </w:t>
      </w:r>
      <w:r w:rsidRPr="00354BA1">
        <w:t>CR PACK</w:t>
      </w:r>
      <w:r>
        <w:t xml:space="preserve"> </w:t>
      </w:r>
      <w:r w:rsidRPr="00354BA1">
        <w:t>Approval</w:t>
      </w:r>
      <w:r>
        <w:t xml:space="preserve"> </w:t>
      </w:r>
      <w:r w:rsidRPr="00354BA1">
        <w:t>Rel-16 CRs on User Plane Gateway Function for Inter-PLMN Security</w:t>
      </w:r>
      <w:r>
        <w:t xml:space="preserve"> </w:t>
      </w:r>
      <w:r w:rsidRPr="00354BA1">
        <w:t>SA WG3</w:t>
      </w:r>
    </w:p>
    <w:p w14:paraId="409C21B4" w14:textId="301F18FA"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SP-200372</w:t>
      </w:r>
      <w:r>
        <w:rPr>
          <w:color w:val="0000FF"/>
        </w:rPr>
        <w:t xml:space="preserve"> </w:t>
      </w:r>
      <w:r w:rsidRPr="00354BA1">
        <w:t>CR PACK</w:t>
      </w:r>
      <w:r>
        <w:t xml:space="preserve"> </w:t>
      </w:r>
      <w:r w:rsidRPr="00354BA1">
        <w:t>Approval</w:t>
      </w:r>
      <w:r>
        <w:t xml:space="preserve"> </w:t>
      </w:r>
      <w:r w:rsidRPr="00354BA1">
        <w:t>Rel-16 CRs on Security of 5WWC</w:t>
      </w:r>
      <w:r>
        <w:t xml:space="preserve"> </w:t>
      </w:r>
      <w:r w:rsidRPr="00354BA1">
        <w:t>SA WG3</w:t>
      </w:r>
    </w:p>
    <w:p w14:paraId="40C5CCC9" w14:textId="458C0731"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SP-200373</w:t>
      </w:r>
      <w:r>
        <w:rPr>
          <w:color w:val="0000FF"/>
        </w:rPr>
        <w:t xml:space="preserve"> </w:t>
      </w:r>
      <w:r w:rsidRPr="00354BA1">
        <w:t>CR PACK</w:t>
      </w:r>
      <w:r>
        <w:t xml:space="preserve"> </w:t>
      </w:r>
      <w:r w:rsidRPr="00354BA1">
        <w:t>Approval</w:t>
      </w:r>
      <w:r>
        <w:t xml:space="preserve"> </w:t>
      </w:r>
      <w:r w:rsidRPr="00354BA1">
        <w:t>Rel-16 CRs on Security of 5G_eLCS</w:t>
      </w:r>
      <w:r>
        <w:t xml:space="preserve"> </w:t>
      </w:r>
      <w:r w:rsidRPr="00354BA1">
        <w:t>SA WG3</w:t>
      </w:r>
    </w:p>
    <w:p w14:paraId="7F4DFF0D" w14:textId="54CAAE6B"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SP-200374</w:t>
      </w:r>
      <w:r>
        <w:rPr>
          <w:color w:val="0000FF"/>
        </w:rPr>
        <w:t xml:space="preserve"> </w:t>
      </w:r>
      <w:r w:rsidRPr="00354BA1">
        <w:t>CR PACK</w:t>
      </w:r>
      <w:r>
        <w:t xml:space="preserve"> </w:t>
      </w:r>
      <w:r w:rsidRPr="00354BA1">
        <w:t>Approval</w:t>
      </w:r>
      <w:r>
        <w:t xml:space="preserve"> </w:t>
      </w:r>
      <w:r w:rsidRPr="00354BA1">
        <w:t>Rel-16 CRs on Study on Security for 5GS Enhanced support of Vertical and LAN Services</w:t>
      </w:r>
      <w:r>
        <w:t xml:space="preserve"> </w:t>
      </w:r>
      <w:r w:rsidRPr="00354BA1">
        <w:t>SA WG3</w:t>
      </w:r>
    </w:p>
    <w:p w14:paraId="6E3E933A" w14:textId="2429C426"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SP-200375</w:t>
      </w:r>
      <w:r>
        <w:rPr>
          <w:color w:val="0000FF"/>
        </w:rPr>
        <w:t xml:space="preserve"> </w:t>
      </w:r>
      <w:r w:rsidRPr="00354BA1">
        <w:t>CR PACK</w:t>
      </w:r>
      <w:r>
        <w:t xml:space="preserve"> </w:t>
      </w:r>
      <w:r w:rsidRPr="00354BA1">
        <w:t>Approval</w:t>
      </w:r>
      <w:r>
        <w:t xml:space="preserve"> </w:t>
      </w:r>
      <w:r w:rsidRPr="00354BA1">
        <w:t>Rel-16 CRs on Study on authentication and key management for applications based on 3GPP credential in 5G</w:t>
      </w:r>
      <w:r>
        <w:t xml:space="preserve"> </w:t>
      </w:r>
      <w:r w:rsidRPr="00354BA1">
        <w:t>SA WG3</w:t>
      </w:r>
    </w:p>
    <w:p w14:paraId="71A2FB7F" w14:textId="27EC8D6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SP-200376</w:t>
      </w:r>
      <w:r>
        <w:rPr>
          <w:color w:val="0000FF"/>
        </w:rPr>
        <w:t xml:space="preserve"> </w:t>
      </w:r>
      <w:r w:rsidRPr="00354BA1">
        <w:t>DRAFT TR</w:t>
      </w:r>
      <w:r>
        <w:t xml:space="preserve"> </w:t>
      </w:r>
      <w:r w:rsidRPr="00354BA1">
        <w:t>Approval</w:t>
      </w:r>
      <w:r>
        <w:t xml:space="preserve"> </w:t>
      </w:r>
      <w:r w:rsidRPr="00354BA1">
        <w:t>TR 33.861 'Study on evolution of Cellular IoT security for the 5G System'</w:t>
      </w:r>
      <w:r>
        <w:t xml:space="preserve"> </w:t>
      </w:r>
      <w:r w:rsidRPr="00354BA1">
        <w:t>SA WG3</w:t>
      </w:r>
    </w:p>
    <w:p w14:paraId="149738D7" w14:textId="7744AB2F"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SP-200378</w:t>
      </w:r>
      <w:r>
        <w:rPr>
          <w:color w:val="0000FF"/>
        </w:rPr>
        <w:t xml:space="preserve"> </w:t>
      </w:r>
      <w:r w:rsidRPr="00354BA1">
        <w:t>DRAFT TR</w:t>
      </w:r>
      <w:r>
        <w:t xml:space="preserve"> </w:t>
      </w:r>
      <w:r w:rsidRPr="00354BA1">
        <w:t>Approval</w:t>
      </w:r>
      <w:r>
        <w:t xml:space="preserve"> </w:t>
      </w:r>
      <w:r w:rsidRPr="00354BA1">
        <w:t>TR 33.935 'Detailed long term key update solutions'</w:t>
      </w:r>
      <w:r>
        <w:t xml:space="preserve"> </w:t>
      </w:r>
      <w:r w:rsidRPr="00354BA1">
        <w:t>SA WG3</w:t>
      </w:r>
    </w:p>
    <w:p w14:paraId="086C53C5" w14:textId="744AA4AD"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SP-200379</w:t>
      </w:r>
      <w:r>
        <w:rPr>
          <w:color w:val="0000FF"/>
        </w:rPr>
        <w:t xml:space="preserve"> </w:t>
      </w:r>
      <w:r w:rsidRPr="00354BA1">
        <w:t>DRAFT TS</w:t>
      </w:r>
      <w:r>
        <w:t xml:space="preserve"> </w:t>
      </w:r>
      <w:r w:rsidRPr="00354BA1">
        <w:t>Approval</w:t>
      </w:r>
      <w:r>
        <w:t xml:space="preserve"> </w:t>
      </w:r>
      <w:r w:rsidRPr="00354BA1">
        <w:t>TS 33.536 'Security aspects of 3GPP support for advanced Vehicle-to-Everything (V2X) services'</w:t>
      </w:r>
      <w:r>
        <w:t xml:space="preserve"> </w:t>
      </w:r>
      <w:r w:rsidRPr="00354BA1">
        <w:t>SA WG3</w:t>
      </w:r>
    </w:p>
    <w:p w14:paraId="3ED660DE" w14:textId="3685F5C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SP-200380</w:t>
      </w:r>
      <w:r>
        <w:rPr>
          <w:color w:val="0000FF"/>
        </w:rPr>
        <w:t xml:space="preserve"> </w:t>
      </w:r>
      <w:r w:rsidRPr="00354BA1">
        <w:t>DRAFT TR</w:t>
      </w:r>
      <w:r>
        <w:t xml:space="preserve"> </w:t>
      </w:r>
      <w:r w:rsidRPr="00354BA1">
        <w:t>Approval</w:t>
      </w:r>
      <w:r>
        <w:t xml:space="preserve"> </w:t>
      </w:r>
      <w:r w:rsidRPr="00354BA1">
        <w:t>TR 33.836 'Study on Security Aspects of 3GPP support for Advanced V2X Services'</w:t>
      </w:r>
      <w:r>
        <w:t xml:space="preserve"> </w:t>
      </w:r>
      <w:r w:rsidRPr="00354BA1">
        <w:t>SA WG3</w:t>
      </w:r>
    </w:p>
    <w:p w14:paraId="414EF63F" w14:textId="6472ADF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SP-200381</w:t>
      </w:r>
      <w:r>
        <w:rPr>
          <w:color w:val="0000FF"/>
        </w:rPr>
        <w:t xml:space="preserve"> </w:t>
      </w:r>
      <w:r w:rsidRPr="00354BA1">
        <w:t>DRAFT TS</w:t>
      </w:r>
      <w:r>
        <w:t xml:space="preserve"> </w:t>
      </w:r>
      <w:r w:rsidRPr="00354BA1">
        <w:t>Approval</w:t>
      </w:r>
      <w:r>
        <w:t xml:space="preserve"> </w:t>
      </w:r>
      <w:r w:rsidRPr="00354BA1">
        <w:t>TS 33.535 'Authentication and key management for applications based on 3GPP credentials in the 5G System (5GS)'</w:t>
      </w:r>
      <w:r>
        <w:t xml:space="preserve"> </w:t>
      </w:r>
      <w:r w:rsidRPr="00354BA1">
        <w:t>SA WG3</w:t>
      </w:r>
    </w:p>
    <w:p w14:paraId="0D49A150" w14:textId="6C6492F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SP-200382</w:t>
      </w:r>
      <w:r>
        <w:rPr>
          <w:color w:val="0000FF"/>
        </w:rPr>
        <w:t xml:space="preserve"> </w:t>
      </w:r>
      <w:r w:rsidRPr="00354BA1">
        <w:t>DRAFT TR</w:t>
      </w:r>
      <w:r>
        <w:t xml:space="preserve"> </w:t>
      </w:r>
      <w:r w:rsidRPr="00354BA1">
        <w:t>Approval</w:t>
      </w:r>
      <w:r>
        <w:t xml:space="preserve"> </w:t>
      </w:r>
      <w:r w:rsidRPr="00354BA1">
        <w:t>TR 33.813 'Study on security aspects of network slicing enhancement'</w:t>
      </w:r>
      <w:r>
        <w:t xml:space="preserve"> </w:t>
      </w:r>
      <w:r w:rsidRPr="00354BA1">
        <w:t>SA WG3</w:t>
      </w:r>
    </w:p>
    <w:p w14:paraId="5CBE260B" w14:textId="7FC52206"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SP-200383</w:t>
      </w:r>
      <w:r>
        <w:rPr>
          <w:color w:val="0000FF"/>
        </w:rPr>
        <w:t xml:space="preserve"> </w:t>
      </w:r>
      <w:r w:rsidRPr="00354BA1">
        <w:t>DRAFT TS</w:t>
      </w:r>
      <w:r>
        <w:t xml:space="preserve"> </w:t>
      </w:r>
      <w:r w:rsidRPr="00354BA1">
        <w:t>Approval</w:t>
      </w:r>
      <w:r>
        <w:t xml:space="preserve"> </w:t>
      </w:r>
      <w:r w:rsidRPr="00354BA1">
        <w:t>TS 33.434 'Service Enabler Architecture Layer (SEAL); Security aspects for Verticals'</w:t>
      </w:r>
      <w:r>
        <w:t xml:space="preserve"> </w:t>
      </w:r>
      <w:r w:rsidRPr="00354BA1">
        <w:t>SA WG3</w:t>
      </w:r>
    </w:p>
    <w:p w14:paraId="05C665BE" w14:textId="4E1A9EC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SP-200384</w:t>
      </w:r>
      <w:r>
        <w:rPr>
          <w:color w:val="0000FF"/>
        </w:rPr>
        <w:t xml:space="preserve"> </w:t>
      </w:r>
      <w:r w:rsidRPr="00354BA1">
        <w:t>DRAFT TR</w:t>
      </w:r>
      <w:r>
        <w:t xml:space="preserve"> </w:t>
      </w:r>
      <w:r w:rsidRPr="00354BA1">
        <w:t>Approval</w:t>
      </w:r>
      <w:r>
        <w:t xml:space="preserve"> </w:t>
      </w:r>
      <w:r w:rsidRPr="00354BA1">
        <w:t>TR 33.855 'Study on security aspects of the 5G Service Based Architecture (SBA)'</w:t>
      </w:r>
      <w:r>
        <w:t xml:space="preserve"> </w:t>
      </w:r>
      <w:r w:rsidRPr="00354BA1">
        <w:t>SA WG3</w:t>
      </w:r>
    </w:p>
    <w:p w14:paraId="2739D329" w14:textId="6EF00F5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SP-200386</w:t>
      </w:r>
      <w:r>
        <w:rPr>
          <w:color w:val="0000FF"/>
        </w:rPr>
        <w:t xml:space="preserve"> </w:t>
      </w:r>
      <w:r w:rsidRPr="00354BA1">
        <w:t>CR PACK</w:t>
      </w:r>
      <w:r>
        <w:t xml:space="preserve"> </w:t>
      </w:r>
      <w:r w:rsidRPr="00354BA1">
        <w:t>Approval</w:t>
      </w:r>
      <w:r>
        <w:t xml:space="preserve"> </w:t>
      </w:r>
      <w:r w:rsidRPr="00354BA1">
        <w:t>CRs to Corrections of algorithmic description [EVS codec]</w:t>
      </w:r>
      <w:r>
        <w:t xml:space="preserve"> </w:t>
      </w:r>
      <w:r w:rsidRPr="00354BA1">
        <w:t>SA WG4</w:t>
      </w:r>
    </w:p>
    <w:p w14:paraId="70669B04" w14:textId="39C5B36B"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SP-200388</w:t>
      </w:r>
      <w:r>
        <w:rPr>
          <w:color w:val="0000FF"/>
        </w:rPr>
        <w:t xml:space="preserve"> </w:t>
      </w:r>
      <w:r w:rsidRPr="00354BA1">
        <w:t>CR PACK</w:t>
      </w:r>
      <w:r>
        <w:t xml:space="preserve"> </w:t>
      </w:r>
      <w:r w:rsidRPr="00354BA1">
        <w:t>Approval</w:t>
      </w:r>
      <w:r>
        <w:t xml:space="preserve"> </w:t>
      </w:r>
      <w:r w:rsidRPr="00354BA1">
        <w:t>CRs for consolidated changes to 26.501 [5GMSA]</w:t>
      </w:r>
      <w:r>
        <w:t xml:space="preserve"> </w:t>
      </w:r>
      <w:r w:rsidRPr="00354BA1">
        <w:t>SA WG4</w:t>
      </w:r>
    </w:p>
    <w:p w14:paraId="2B55E177" w14:textId="64715D1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SP-200389</w:t>
      </w:r>
      <w:r>
        <w:rPr>
          <w:color w:val="0000FF"/>
        </w:rPr>
        <w:t xml:space="preserve"> </w:t>
      </w:r>
      <w:r w:rsidRPr="00354BA1">
        <w:t>CR PACK</w:t>
      </w:r>
      <w:r>
        <w:t xml:space="preserve"> </w:t>
      </w:r>
      <w:r w:rsidRPr="00354BA1">
        <w:t>Approval</w:t>
      </w:r>
      <w:r>
        <w:t xml:space="preserve"> </w:t>
      </w:r>
      <w:r w:rsidRPr="00354BA1">
        <w:t>CR to Adding Support for Remote Control [E_FLUS]</w:t>
      </w:r>
      <w:r>
        <w:t xml:space="preserve"> </w:t>
      </w:r>
      <w:r w:rsidRPr="00354BA1">
        <w:t>SA WG4</w:t>
      </w:r>
    </w:p>
    <w:p w14:paraId="18B75332" w14:textId="428777FA"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SP-200390</w:t>
      </w:r>
      <w:r>
        <w:rPr>
          <w:color w:val="0000FF"/>
        </w:rPr>
        <w:t xml:space="preserve"> </w:t>
      </w:r>
      <w:r w:rsidRPr="00354BA1">
        <w:t>CR PACK</w:t>
      </w:r>
      <w:r>
        <w:t xml:space="preserve"> </w:t>
      </w:r>
      <w:r w:rsidRPr="00354BA1">
        <w:t>Approval</w:t>
      </w:r>
      <w:r>
        <w:t xml:space="preserve"> </w:t>
      </w:r>
      <w:r w:rsidRPr="00354BA1">
        <w:t>CRs to Correction on Partial File Handling [eDASH,TEI15]</w:t>
      </w:r>
      <w:r>
        <w:t xml:space="preserve"> </w:t>
      </w:r>
      <w:r w:rsidRPr="00354BA1">
        <w:t>SA WG4</w:t>
      </w:r>
    </w:p>
    <w:p w14:paraId="4BFF6B26" w14:textId="5D4114D6"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SP-200391</w:t>
      </w:r>
      <w:r>
        <w:rPr>
          <w:color w:val="0000FF"/>
        </w:rPr>
        <w:t xml:space="preserve"> </w:t>
      </w:r>
      <w:r w:rsidRPr="00354BA1">
        <w:t>CR PACK</w:t>
      </w:r>
      <w:r>
        <w:t xml:space="preserve"> </w:t>
      </w:r>
      <w:r w:rsidRPr="00354BA1">
        <w:t>Approval</w:t>
      </w:r>
      <w:r>
        <w:t xml:space="preserve"> </w:t>
      </w:r>
      <w:r w:rsidRPr="00354BA1">
        <w:t>CR to Corrections to EVS Alternative Fixed-Point Source Code [</w:t>
      </w:r>
      <w:proofErr w:type="spellStart"/>
      <w:r w:rsidRPr="00354BA1">
        <w:t>EVS_codec</w:t>
      </w:r>
      <w:proofErr w:type="spellEnd"/>
      <w:r w:rsidRPr="00354BA1">
        <w:t xml:space="preserve">, </w:t>
      </w:r>
      <w:proofErr w:type="spellStart"/>
      <w:r w:rsidRPr="00354BA1">
        <w:t>Alt_FX_EVS</w:t>
      </w:r>
      <w:proofErr w:type="spellEnd"/>
      <w:r w:rsidRPr="00354BA1">
        <w:t>]</w:t>
      </w:r>
      <w:r>
        <w:t xml:space="preserve"> </w:t>
      </w:r>
      <w:r w:rsidRPr="00354BA1">
        <w:t>SA WG4</w:t>
      </w:r>
    </w:p>
    <w:p w14:paraId="20BE5D4F" w14:textId="0EE4597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SP-200393</w:t>
      </w:r>
      <w:r>
        <w:rPr>
          <w:color w:val="0000FF"/>
        </w:rPr>
        <w:t xml:space="preserve"> </w:t>
      </w:r>
      <w:r w:rsidRPr="00354BA1">
        <w:t>CR PACK</w:t>
      </w:r>
      <w:r>
        <w:t xml:space="preserve"> </w:t>
      </w:r>
      <w:r w:rsidRPr="00354BA1">
        <w:t>Approval</w:t>
      </w:r>
      <w:r>
        <w:t xml:space="preserve"> </w:t>
      </w:r>
      <w:r w:rsidRPr="00354BA1">
        <w:t xml:space="preserve">CRs to Service Announcement API for </w:t>
      </w:r>
      <w:proofErr w:type="spellStart"/>
      <w:r w:rsidRPr="00354BA1">
        <w:t>enTV</w:t>
      </w:r>
      <w:proofErr w:type="spellEnd"/>
      <w:r w:rsidRPr="00354BA1">
        <w:t xml:space="preserve"> [MC_XMB,TEI16]</w:t>
      </w:r>
      <w:r>
        <w:t xml:space="preserve"> </w:t>
      </w:r>
      <w:r w:rsidRPr="00354BA1">
        <w:t>SA WG4</w:t>
      </w:r>
    </w:p>
    <w:p w14:paraId="420E64A2" w14:textId="65BFFD3D"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SP-200394</w:t>
      </w:r>
      <w:r>
        <w:rPr>
          <w:color w:val="0000FF"/>
        </w:rPr>
        <w:t xml:space="preserve"> </w:t>
      </w:r>
      <w:r w:rsidRPr="00354BA1">
        <w:t>CR PACK</w:t>
      </w:r>
      <w:r>
        <w:t xml:space="preserve"> </w:t>
      </w:r>
      <w:r w:rsidRPr="00354BA1">
        <w:t>Approval</w:t>
      </w:r>
      <w:r>
        <w:t xml:space="preserve"> </w:t>
      </w:r>
      <w:r w:rsidRPr="00354BA1">
        <w:t>CR to Correction of 3gpp-qos-hint examples [5G_MEDIA_MTSI_EXT]</w:t>
      </w:r>
      <w:r>
        <w:t xml:space="preserve"> </w:t>
      </w:r>
      <w:r w:rsidRPr="00354BA1">
        <w:t>SA WG4</w:t>
      </w:r>
    </w:p>
    <w:p w14:paraId="3D3778E3" w14:textId="78716EE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SP-200396</w:t>
      </w:r>
      <w:r>
        <w:rPr>
          <w:color w:val="0000FF"/>
        </w:rPr>
        <w:t xml:space="preserve"> </w:t>
      </w:r>
      <w:r w:rsidRPr="00354BA1">
        <w:t>CR PACK</w:t>
      </w:r>
      <w:r>
        <w:t xml:space="preserve"> </w:t>
      </w:r>
      <w:r w:rsidRPr="00354BA1">
        <w:t>Approval</w:t>
      </w:r>
      <w:r>
        <w:t xml:space="preserve"> </w:t>
      </w:r>
      <w:r w:rsidRPr="00354BA1">
        <w:t xml:space="preserve">CRs to Corrections of </w:t>
      </w:r>
      <w:proofErr w:type="spellStart"/>
      <w:r w:rsidRPr="00354BA1">
        <w:t>ch</w:t>
      </w:r>
      <w:proofErr w:type="spellEnd"/>
      <w:r w:rsidRPr="00354BA1">
        <w:t>-aw-</w:t>
      </w:r>
      <w:proofErr w:type="spellStart"/>
      <w:r w:rsidRPr="00354BA1">
        <w:t>recv</w:t>
      </w:r>
      <w:proofErr w:type="spellEnd"/>
      <w:r w:rsidRPr="00354BA1">
        <w:t xml:space="preserve"> specification [EVS codec]</w:t>
      </w:r>
      <w:r>
        <w:t xml:space="preserve"> </w:t>
      </w:r>
      <w:r w:rsidRPr="00354BA1">
        <w:t>SA WG4</w:t>
      </w:r>
    </w:p>
    <w:p w14:paraId="142574BC" w14:textId="1D7DBB7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SP-200397</w:t>
      </w:r>
      <w:r>
        <w:rPr>
          <w:color w:val="0000FF"/>
        </w:rPr>
        <w:t xml:space="preserve"> </w:t>
      </w:r>
      <w:r w:rsidRPr="00354BA1">
        <w:t>CR PACK</w:t>
      </w:r>
      <w:r>
        <w:t xml:space="preserve"> </w:t>
      </w:r>
      <w:r w:rsidRPr="00354BA1">
        <w:t>Approval</w:t>
      </w:r>
      <w:r>
        <w:t xml:space="preserve"> </w:t>
      </w:r>
      <w:r w:rsidRPr="00354BA1">
        <w:t>CRs to TS 26.114 and 26.346 [TEI16]</w:t>
      </w:r>
      <w:r>
        <w:t xml:space="preserve"> </w:t>
      </w:r>
      <w:r w:rsidRPr="00354BA1">
        <w:t>SA WG4</w:t>
      </w:r>
    </w:p>
    <w:p w14:paraId="7BFC02B8" w14:textId="67360B5A"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SP-200398</w:t>
      </w:r>
      <w:r>
        <w:rPr>
          <w:color w:val="0000FF"/>
        </w:rPr>
        <w:t xml:space="preserve"> </w:t>
      </w:r>
      <w:r w:rsidRPr="00354BA1">
        <w:t>WID NEW</w:t>
      </w:r>
      <w:r>
        <w:t xml:space="preserve"> </w:t>
      </w:r>
      <w:r w:rsidRPr="00354BA1">
        <w:t>Approval</w:t>
      </w:r>
      <w:r>
        <w:t xml:space="preserve"> </w:t>
      </w:r>
      <w:r w:rsidRPr="00354BA1">
        <w:t>New WID on Extension for headset interface tests of UE</w:t>
      </w:r>
      <w:r>
        <w:t xml:space="preserve"> </w:t>
      </w:r>
      <w:r w:rsidRPr="00354BA1">
        <w:t>SA WG4</w:t>
      </w:r>
    </w:p>
    <w:p w14:paraId="0E01566A" w14:textId="4C0DAC92"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SP-200399</w:t>
      </w:r>
      <w:r>
        <w:rPr>
          <w:color w:val="0000FF"/>
        </w:rPr>
        <w:t xml:space="preserve"> </w:t>
      </w:r>
      <w:r w:rsidRPr="00354BA1">
        <w:t>SID NEW</w:t>
      </w:r>
      <w:r>
        <w:t xml:space="preserve"> </w:t>
      </w:r>
      <w:r w:rsidRPr="00354BA1">
        <w:t>Approval</w:t>
      </w:r>
      <w:r>
        <w:t xml:space="preserve"> </w:t>
      </w:r>
      <w:r w:rsidRPr="00354BA1">
        <w:t>New SID on 5G Glass-type AR/MR Devices</w:t>
      </w:r>
      <w:r>
        <w:t xml:space="preserve"> </w:t>
      </w:r>
      <w:r w:rsidRPr="00354BA1">
        <w:t>SA WG4</w:t>
      </w:r>
    </w:p>
    <w:p w14:paraId="645CE6DD" w14:textId="54ADD151"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SP-200401</w:t>
      </w:r>
      <w:r>
        <w:rPr>
          <w:color w:val="0000FF"/>
        </w:rPr>
        <w:t xml:space="preserve"> </w:t>
      </w:r>
      <w:r w:rsidRPr="00354BA1">
        <w:t>WI EXCEPTION REQUEST</w:t>
      </w:r>
      <w:r>
        <w:t xml:space="preserve"> </w:t>
      </w:r>
      <w:r w:rsidRPr="00354BA1">
        <w:t>Approval</w:t>
      </w:r>
      <w:r>
        <w:t xml:space="preserve"> </w:t>
      </w:r>
      <w:r w:rsidRPr="00354BA1">
        <w:t>Rel-16 Work Item Exception for 5GMS3</w:t>
      </w:r>
      <w:r>
        <w:t xml:space="preserve"> </w:t>
      </w:r>
      <w:r w:rsidRPr="00354BA1">
        <w:t>SA WG4</w:t>
      </w:r>
    </w:p>
    <w:p w14:paraId="5B119BA1" w14:textId="47BB62B3"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SP-200404</w:t>
      </w:r>
      <w:r>
        <w:rPr>
          <w:color w:val="0000FF"/>
        </w:rPr>
        <w:t xml:space="preserve"> </w:t>
      </w:r>
      <w:r w:rsidRPr="00354BA1">
        <w:t>DRAFT TS</w:t>
      </w:r>
      <w:r>
        <w:t xml:space="preserve"> </w:t>
      </w:r>
      <w:r w:rsidRPr="00354BA1">
        <w:t>Approval</w:t>
      </w:r>
      <w:r>
        <w:t xml:space="preserve"> </w:t>
      </w:r>
      <w:r w:rsidRPr="00354BA1">
        <w:t>Presentation of Specification to TSG SA: TS 26.511, Version 2.0.0</w:t>
      </w:r>
      <w:r>
        <w:t xml:space="preserve"> </w:t>
      </w:r>
      <w:r w:rsidRPr="00354BA1">
        <w:t>SA WG4</w:t>
      </w:r>
    </w:p>
    <w:p w14:paraId="4D8C462E" w14:textId="398BF1BF"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SP-200406</w:t>
      </w:r>
      <w:r>
        <w:rPr>
          <w:color w:val="0000FF"/>
        </w:rPr>
        <w:t xml:space="preserve"> </w:t>
      </w:r>
      <w:r w:rsidRPr="00354BA1">
        <w:t>WI EXCEPTION REQUEST</w:t>
      </w:r>
      <w:r>
        <w:t xml:space="preserve"> </w:t>
      </w:r>
      <w:r w:rsidRPr="00354BA1">
        <w:t>Approval</w:t>
      </w:r>
      <w:r>
        <w:t xml:space="preserve"> </w:t>
      </w:r>
      <w:r w:rsidRPr="00354BA1">
        <w:t>Rel-16 Work Item Exception for RM_H263_MP4V</w:t>
      </w:r>
      <w:r>
        <w:t xml:space="preserve"> </w:t>
      </w:r>
      <w:r w:rsidRPr="00354BA1">
        <w:t>SA WG4</w:t>
      </w:r>
    </w:p>
    <w:p w14:paraId="196D329F" w14:textId="663D479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SP-200407</w:t>
      </w:r>
      <w:r>
        <w:rPr>
          <w:color w:val="0000FF"/>
        </w:rPr>
        <w:t xml:space="preserve"> </w:t>
      </w:r>
      <w:r w:rsidRPr="00354BA1">
        <w:t>CR PACK</w:t>
      </w:r>
      <w:r>
        <w:t xml:space="preserve"> </w:t>
      </w:r>
      <w:r w:rsidRPr="00354BA1">
        <w:t>Approval</w:t>
      </w:r>
      <w:r>
        <w:t xml:space="preserve"> </w:t>
      </w:r>
      <w:r w:rsidRPr="00354BA1">
        <w:t>Rel-16 CRs on Lawful Interception</w:t>
      </w:r>
      <w:r>
        <w:t xml:space="preserve"> </w:t>
      </w:r>
      <w:r w:rsidRPr="00354BA1">
        <w:t>SA WG3-LI</w:t>
      </w:r>
    </w:p>
    <w:p w14:paraId="0D3BC46C" w14:textId="29DEF76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SP-200408</w:t>
      </w:r>
      <w:r>
        <w:rPr>
          <w:color w:val="0000FF"/>
        </w:rPr>
        <w:t xml:space="preserve"> </w:t>
      </w:r>
      <w:r w:rsidRPr="00354BA1">
        <w:t>CR</w:t>
      </w:r>
      <w:r>
        <w:t xml:space="preserve"> </w:t>
      </w:r>
      <w:r w:rsidRPr="00354BA1">
        <w:t>Approval</w:t>
      </w:r>
      <w:r>
        <w:t xml:space="preserve"> </w:t>
      </w:r>
      <w:r w:rsidRPr="00354BA1">
        <w:t>Draft-</w:t>
      </w:r>
      <w:proofErr w:type="spellStart"/>
      <w:r w:rsidRPr="00354BA1">
        <w:t>ietf</w:t>
      </w:r>
      <w:proofErr w:type="spellEnd"/>
      <w:r w:rsidRPr="00354BA1">
        <w:t>-tram-turn-third-party-</w:t>
      </w:r>
      <w:proofErr w:type="spellStart"/>
      <w:r w:rsidRPr="00354BA1">
        <w:t>authz</w:t>
      </w:r>
      <w:proofErr w:type="spellEnd"/>
      <w:r w:rsidRPr="00354BA1">
        <w:t xml:space="preserve"> has been published as RFC7635</w:t>
      </w:r>
      <w:r>
        <w:t xml:space="preserve"> </w:t>
      </w:r>
      <w:r w:rsidRPr="00354BA1">
        <w:t>Orange</w:t>
      </w:r>
    </w:p>
    <w:p w14:paraId="48EB21B9" w14:textId="6336CE16"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SP-200409</w:t>
      </w:r>
      <w:r>
        <w:rPr>
          <w:color w:val="0000FF"/>
        </w:rPr>
        <w:t xml:space="preserve"> </w:t>
      </w:r>
      <w:r w:rsidRPr="00354BA1">
        <w:t>CR</w:t>
      </w:r>
      <w:r>
        <w:t xml:space="preserve"> </w:t>
      </w:r>
      <w:r w:rsidRPr="00354BA1">
        <w:t>Approval</w:t>
      </w:r>
      <w:r>
        <w:t xml:space="preserve"> </w:t>
      </w:r>
      <w:r w:rsidRPr="00354BA1">
        <w:t>Draft-</w:t>
      </w:r>
      <w:proofErr w:type="spellStart"/>
      <w:r w:rsidRPr="00354BA1">
        <w:t>ietf</w:t>
      </w:r>
      <w:proofErr w:type="spellEnd"/>
      <w:r w:rsidRPr="00354BA1">
        <w:t>-tram-turn-third-party-</w:t>
      </w:r>
      <w:proofErr w:type="spellStart"/>
      <w:r w:rsidRPr="00354BA1">
        <w:t>authz</w:t>
      </w:r>
      <w:proofErr w:type="spellEnd"/>
      <w:r w:rsidRPr="00354BA1">
        <w:t xml:space="preserve"> has been published as RFC7635</w:t>
      </w:r>
      <w:r>
        <w:t xml:space="preserve"> </w:t>
      </w:r>
      <w:r w:rsidRPr="00354BA1">
        <w:t>Orange</w:t>
      </w:r>
    </w:p>
    <w:p w14:paraId="7F79A2C6" w14:textId="36304532"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lastRenderedPageBreak/>
        <w:t>SP-200410</w:t>
      </w:r>
      <w:r>
        <w:rPr>
          <w:color w:val="0000FF"/>
        </w:rPr>
        <w:t xml:space="preserve"> </w:t>
      </w:r>
      <w:r w:rsidRPr="00354BA1">
        <w:t>CR</w:t>
      </w:r>
      <w:r>
        <w:t xml:space="preserve"> </w:t>
      </w:r>
      <w:r w:rsidRPr="00354BA1">
        <w:t>Approval</w:t>
      </w:r>
      <w:r>
        <w:t xml:space="preserve"> </w:t>
      </w:r>
      <w:r w:rsidRPr="00354BA1">
        <w:t>Draft-</w:t>
      </w:r>
      <w:proofErr w:type="spellStart"/>
      <w:r w:rsidRPr="00354BA1">
        <w:t>ietf</w:t>
      </w:r>
      <w:proofErr w:type="spellEnd"/>
      <w:r w:rsidRPr="00354BA1">
        <w:t>-tram-turn-third-party-</w:t>
      </w:r>
      <w:proofErr w:type="spellStart"/>
      <w:r w:rsidRPr="00354BA1">
        <w:t>authz</w:t>
      </w:r>
      <w:proofErr w:type="spellEnd"/>
      <w:r w:rsidRPr="00354BA1">
        <w:t xml:space="preserve"> has been published as RFC7635</w:t>
      </w:r>
      <w:r>
        <w:t xml:space="preserve"> </w:t>
      </w:r>
      <w:r w:rsidRPr="00354BA1">
        <w:t>Orange</w:t>
      </w:r>
    </w:p>
    <w:p w14:paraId="78668DB2" w14:textId="547CA25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SP-200411</w:t>
      </w:r>
      <w:r>
        <w:rPr>
          <w:color w:val="0000FF"/>
        </w:rPr>
        <w:t xml:space="preserve"> </w:t>
      </w:r>
      <w:r w:rsidRPr="00354BA1">
        <w:t>CR</w:t>
      </w:r>
      <w:r>
        <w:t xml:space="preserve"> </w:t>
      </w:r>
      <w:r w:rsidRPr="00354BA1">
        <w:t>Approval</w:t>
      </w:r>
      <w:r>
        <w:t xml:space="preserve"> </w:t>
      </w:r>
      <w:r w:rsidRPr="00354BA1">
        <w:t>Draft-</w:t>
      </w:r>
      <w:proofErr w:type="spellStart"/>
      <w:r w:rsidRPr="00354BA1">
        <w:t>ietf</w:t>
      </w:r>
      <w:proofErr w:type="spellEnd"/>
      <w:r w:rsidRPr="00354BA1">
        <w:t>-</w:t>
      </w:r>
      <w:proofErr w:type="spellStart"/>
      <w:r w:rsidRPr="00354BA1">
        <w:t>ippm-twamp</w:t>
      </w:r>
      <w:proofErr w:type="spellEnd"/>
      <w:r w:rsidRPr="00354BA1">
        <w:t xml:space="preserve"> has been published as RFC5357</w:t>
      </w:r>
      <w:r>
        <w:t xml:space="preserve"> </w:t>
      </w:r>
      <w:r w:rsidRPr="00354BA1">
        <w:t>Orange</w:t>
      </w:r>
    </w:p>
    <w:p w14:paraId="1156EAF7" w14:textId="71E0CBDD"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SP-200412</w:t>
      </w:r>
      <w:r>
        <w:rPr>
          <w:color w:val="0000FF"/>
        </w:rPr>
        <w:t xml:space="preserve"> </w:t>
      </w:r>
      <w:r w:rsidRPr="00354BA1">
        <w:t>CR</w:t>
      </w:r>
      <w:r>
        <w:t xml:space="preserve"> </w:t>
      </w:r>
      <w:r w:rsidRPr="00354BA1">
        <w:t>Approval</w:t>
      </w:r>
      <w:r>
        <w:t xml:space="preserve"> </w:t>
      </w:r>
      <w:r w:rsidRPr="00354BA1">
        <w:t>Draft-</w:t>
      </w:r>
      <w:proofErr w:type="spellStart"/>
      <w:r w:rsidRPr="00354BA1">
        <w:t>ietf</w:t>
      </w:r>
      <w:proofErr w:type="spellEnd"/>
      <w:r w:rsidRPr="00354BA1">
        <w:t>-</w:t>
      </w:r>
      <w:proofErr w:type="spellStart"/>
      <w:r w:rsidRPr="00354BA1">
        <w:t>ippm-twamp</w:t>
      </w:r>
      <w:proofErr w:type="spellEnd"/>
      <w:r w:rsidRPr="00354BA1">
        <w:t xml:space="preserve"> has been published as RFC5357</w:t>
      </w:r>
      <w:r>
        <w:t xml:space="preserve"> </w:t>
      </w:r>
      <w:r w:rsidRPr="00354BA1">
        <w:t>Orange</w:t>
      </w:r>
    </w:p>
    <w:p w14:paraId="4E80BE9A" w14:textId="3A776F81"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SP-200413</w:t>
      </w:r>
      <w:r>
        <w:rPr>
          <w:color w:val="0000FF"/>
        </w:rPr>
        <w:t xml:space="preserve"> </w:t>
      </w:r>
      <w:r w:rsidRPr="00354BA1">
        <w:t>CR</w:t>
      </w:r>
      <w:r>
        <w:t xml:space="preserve"> </w:t>
      </w:r>
      <w:r w:rsidRPr="00354BA1">
        <w:t>Approval</w:t>
      </w:r>
      <w:r>
        <w:t xml:space="preserve"> </w:t>
      </w:r>
      <w:r w:rsidRPr="00354BA1">
        <w:t>Draft-</w:t>
      </w:r>
      <w:proofErr w:type="spellStart"/>
      <w:r w:rsidRPr="00354BA1">
        <w:t>ietf</w:t>
      </w:r>
      <w:proofErr w:type="spellEnd"/>
      <w:r w:rsidRPr="00354BA1">
        <w:t>-</w:t>
      </w:r>
      <w:proofErr w:type="spellStart"/>
      <w:r w:rsidRPr="00354BA1">
        <w:t>ippm-twamp</w:t>
      </w:r>
      <w:proofErr w:type="spellEnd"/>
      <w:r w:rsidRPr="00354BA1">
        <w:t xml:space="preserve"> has been published as RFC5357</w:t>
      </w:r>
      <w:r>
        <w:t xml:space="preserve"> </w:t>
      </w:r>
      <w:r w:rsidRPr="00354BA1">
        <w:t>Orange</w:t>
      </w:r>
    </w:p>
    <w:p w14:paraId="3C1CEE9D" w14:textId="19CC417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SP-200414</w:t>
      </w:r>
      <w:r>
        <w:rPr>
          <w:color w:val="0000FF"/>
        </w:rPr>
        <w:t xml:space="preserve"> </w:t>
      </w:r>
      <w:r w:rsidRPr="00354BA1">
        <w:t>CR</w:t>
      </w:r>
      <w:r>
        <w:t xml:space="preserve"> </w:t>
      </w:r>
      <w:r w:rsidRPr="00354BA1">
        <w:t>Approval</w:t>
      </w:r>
      <w:r>
        <w:t xml:space="preserve"> </w:t>
      </w:r>
      <w:r w:rsidRPr="00354BA1">
        <w:t>Draft-</w:t>
      </w:r>
      <w:proofErr w:type="spellStart"/>
      <w:r w:rsidRPr="00354BA1">
        <w:t>ietf</w:t>
      </w:r>
      <w:proofErr w:type="spellEnd"/>
      <w:r w:rsidRPr="00354BA1">
        <w:t>-</w:t>
      </w:r>
      <w:proofErr w:type="spellStart"/>
      <w:r w:rsidRPr="00354BA1">
        <w:t>ippm-twamp</w:t>
      </w:r>
      <w:proofErr w:type="spellEnd"/>
      <w:r w:rsidRPr="00354BA1">
        <w:t xml:space="preserve"> has been published as RFC5357</w:t>
      </w:r>
      <w:r>
        <w:t xml:space="preserve"> </w:t>
      </w:r>
      <w:r w:rsidRPr="00354BA1">
        <w:t>Orange</w:t>
      </w:r>
    </w:p>
    <w:p w14:paraId="3CFAE09E" w14:textId="68D1E96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SP-200415</w:t>
      </w:r>
      <w:r>
        <w:rPr>
          <w:color w:val="0000FF"/>
        </w:rPr>
        <w:t xml:space="preserve"> </w:t>
      </w:r>
      <w:r w:rsidRPr="00354BA1">
        <w:t>CR</w:t>
      </w:r>
      <w:r>
        <w:t xml:space="preserve"> </w:t>
      </w:r>
      <w:r w:rsidRPr="00354BA1">
        <w:t>Approval</w:t>
      </w:r>
      <w:r>
        <w:t xml:space="preserve"> </w:t>
      </w:r>
      <w:r w:rsidRPr="00354BA1">
        <w:t>Draft-</w:t>
      </w:r>
      <w:proofErr w:type="spellStart"/>
      <w:r w:rsidRPr="00354BA1">
        <w:t>ietf</w:t>
      </w:r>
      <w:proofErr w:type="spellEnd"/>
      <w:r w:rsidRPr="00354BA1">
        <w:t>-</w:t>
      </w:r>
      <w:proofErr w:type="spellStart"/>
      <w:r w:rsidRPr="00354BA1">
        <w:t>ippm-twamp</w:t>
      </w:r>
      <w:proofErr w:type="spellEnd"/>
      <w:r w:rsidRPr="00354BA1">
        <w:t xml:space="preserve"> has been published as RFC5357</w:t>
      </w:r>
      <w:r>
        <w:t xml:space="preserve"> </w:t>
      </w:r>
      <w:r w:rsidRPr="00354BA1">
        <w:t>Orange</w:t>
      </w:r>
    </w:p>
    <w:p w14:paraId="7F87D03B" w14:textId="68572CF0"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SP-200416</w:t>
      </w:r>
      <w:r>
        <w:rPr>
          <w:color w:val="0000FF"/>
        </w:rPr>
        <w:t xml:space="preserve"> </w:t>
      </w:r>
      <w:r w:rsidRPr="00354BA1">
        <w:t>CR</w:t>
      </w:r>
      <w:r>
        <w:t xml:space="preserve"> </w:t>
      </w:r>
      <w:r w:rsidRPr="00354BA1">
        <w:t>Approval</w:t>
      </w:r>
      <w:r>
        <w:t xml:space="preserve"> </w:t>
      </w:r>
      <w:r w:rsidRPr="00354BA1">
        <w:t>Draft-</w:t>
      </w:r>
      <w:proofErr w:type="spellStart"/>
      <w:r w:rsidRPr="00354BA1">
        <w:t>ietf</w:t>
      </w:r>
      <w:proofErr w:type="spellEnd"/>
      <w:r w:rsidRPr="00354BA1">
        <w:t>-</w:t>
      </w:r>
      <w:proofErr w:type="spellStart"/>
      <w:r w:rsidRPr="00354BA1">
        <w:t>ippm-twamp</w:t>
      </w:r>
      <w:proofErr w:type="spellEnd"/>
      <w:r w:rsidRPr="00354BA1">
        <w:t xml:space="preserve"> has been published as RFC5357</w:t>
      </w:r>
      <w:r>
        <w:t xml:space="preserve"> </w:t>
      </w:r>
      <w:r w:rsidRPr="00354BA1">
        <w:t>Orange</w:t>
      </w:r>
    </w:p>
    <w:p w14:paraId="184C688A" w14:textId="2905F04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SP-200417</w:t>
      </w:r>
      <w:r>
        <w:rPr>
          <w:color w:val="0000FF"/>
        </w:rPr>
        <w:t xml:space="preserve"> </w:t>
      </w:r>
      <w:r w:rsidRPr="00354BA1">
        <w:t>CR</w:t>
      </w:r>
      <w:r>
        <w:t xml:space="preserve"> </w:t>
      </w:r>
      <w:r w:rsidRPr="00354BA1">
        <w:t>Approval</w:t>
      </w:r>
      <w:r>
        <w:t xml:space="preserve"> </w:t>
      </w:r>
      <w:r w:rsidRPr="00354BA1">
        <w:t>Draft-</w:t>
      </w:r>
      <w:proofErr w:type="spellStart"/>
      <w:r w:rsidRPr="00354BA1">
        <w:t>ietf</w:t>
      </w:r>
      <w:proofErr w:type="spellEnd"/>
      <w:r w:rsidRPr="00354BA1">
        <w:t>-</w:t>
      </w:r>
      <w:proofErr w:type="spellStart"/>
      <w:r w:rsidRPr="00354BA1">
        <w:t>ippm-twamp</w:t>
      </w:r>
      <w:proofErr w:type="spellEnd"/>
      <w:r w:rsidRPr="00354BA1">
        <w:t xml:space="preserve"> has been published as RFC5357</w:t>
      </w:r>
      <w:r>
        <w:t xml:space="preserve"> </w:t>
      </w:r>
      <w:r w:rsidRPr="00354BA1">
        <w:t>Orange</w:t>
      </w:r>
    </w:p>
    <w:p w14:paraId="46532869" w14:textId="5A1DD413"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SP-200418</w:t>
      </w:r>
      <w:r>
        <w:rPr>
          <w:color w:val="0000FF"/>
        </w:rPr>
        <w:t xml:space="preserve"> </w:t>
      </w:r>
      <w:r w:rsidRPr="00354BA1">
        <w:t>CR</w:t>
      </w:r>
      <w:r>
        <w:t xml:space="preserve"> </w:t>
      </w:r>
      <w:r w:rsidRPr="00354BA1">
        <w:t>Approval</w:t>
      </w:r>
      <w:r>
        <w:t xml:space="preserve"> </w:t>
      </w:r>
      <w:r w:rsidRPr="00354BA1">
        <w:t>Draft-</w:t>
      </w:r>
      <w:proofErr w:type="spellStart"/>
      <w:r w:rsidRPr="00354BA1">
        <w:t>ietf</w:t>
      </w:r>
      <w:proofErr w:type="spellEnd"/>
      <w:r w:rsidRPr="00354BA1">
        <w:t>-</w:t>
      </w:r>
      <w:proofErr w:type="spellStart"/>
      <w:r w:rsidRPr="00354BA1">
        <w:t>ippm-twamp</w:t>
      </w:r>
      <w:proofErr w:type="spellEnd"/>
      <w:r w:rsidRPr="00354BA1">
        <w:t xml:space="preserve"> has been published as RFC5357</w:t>
      </w:r>
      <w:r>
        <w:t xml:space="preserve"> </w:t>
      </w:r>
      <w:r w:rsidRPr="00354BA1">
        <w:t>Orange</w:t>
      </w:r>
    </w:p>
    <w:p w14:paraId="7F421969" w14:textId="3CBB8460"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SP-200421</w:t>
      </w:r>
      <w:r>
        <w:rPr>
          <w:color w:val="0000FF"/>
        </w:rPr>
        <w:t xml:space="preserve"> </w:t>
      </w:r>
      <w:r w:rsidRPr="00354BA1">
        <w:t>CR PACK</w:t>
      </w:r>
      <w:r>
        <w:t xml:space="preserve"> </w:t>
      </w:r>
      <w:r w:rsidRPr="00354BA1">
        <w:t>Approval</w:t>
      </w:r>
      <w:r>
        <w:t xml:space="preserve"> </w:t>
      </w:r>
      <w:r w:rsidRPr="00354BA1">
        <w:t>CRs to 23.401 (NB_IOTenh-Core, CIoT_Ext, Rel-15, Rel-16)</w:t>
      </w:r>
      <w:r>
        <w:t xml:space="preserve"> </w:t>
      </w:r>
      <w:r w:rsidRPr="00354BA1">
        <w:t>SA WG2</w:t>
      </w:r>
    </w:p>
    <w:p w14:paraId="25D5C61C" w14:textId="222E9D0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SP-200423</w:t>
      </w:r>
      <w:r>
        <w:rPr>
          <w:color w:val="0000FF"/>
        </w:rPr>
        <w:t xml:space="preserve"> </w:t>
      </w:r>
      <w:r w:rsidRPr="00354BA1">
        <w:t>CR PACK</w:t>
      </w:r>
      <w:r>
        <w:t xml:space="preserve"> </w:t>
      </w:r>
      <w:r w:rsidRPr="00354BA1">
        <w:t>Approval</w:t>
      </w:r>
      <w:r>
        <w:t xml:space="preserve"> </w:t>
      </w:r>
      <w:r w:rsidRPr="00354BA1">
        <w:t>CRs to 23.273, 23.502 (5G_eLCS, Rel-16)</w:t>
      </w:r>
      <w:r>
        <w:t xml:space="preserve"> </w:t>
      </w:r>
      <w:r w:rsidRPr="00354BA1">
        <w:t>SA WG2</w:t>
      </w:r>
      <w:r>
        <w:t xml:space="preserve"> (</w:t>
      </w:r>
      <w:r w:rsidRPr="00354BA1">
        <w:rPr>
          <w:color w:val="0000FF"/>
        </w:rPr>
        <w:t>Partially approved</w:t>
      </w:r>
      <w:r>
        <w:t>)</w:t>
      </w:r>
    </w:p>
    <w:p w14:paraId="151DE87B" w14:textId="3EF7F5A3"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SP-200424</w:t>
      </w:r>
      <w:r>
        <w:rPr>
          <w:color w:val="0000FF"/>
        </w:rPr>
        <w:t xml:space="preserve"> </w:t>
      </w:r>
      <w:r w:rsidRPr="00354BA1">
        <w:t>CR PACK</w:t>
      </w:r>
      <w:r>
        <w:t xml:space="preserve"> </w:t>
      </w:r>
      <w:r w:rsidRPr="00354BA1">
        <w:t>Approval</w:t>
      </w:r>
      <w:r>
        <w:t xml:space="preserve"> </w:t>
      </w:r>
      <w:r w:rsidRPr="00354BA1">
        <w:t>CRs to 23.501, 23.502 (5G_eSBA, Rel-16)</w:t>
      </w:r>
      <w:r>
        <w:t xml:space="preserve"> </w:t>
      </w:r>
      <w:r w:rsidRPr="00354BA1">
        <w:t>SA WG2</w:t>
      </w:r>
    </w:p>
    <w:p w14:paraId="376C7506" w14:textId="34BA588F"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SP-200427</w:t>
      </w:r>
      <w:r>
        <w:rPr>
          <w:color w:val="0000FF"/>
        </w:rPr>
        <w:t xml:space="preserve"> </w:t>
      </w:r>
      <w:r w:rsidRPr="00354BA1">
        <w:t>CR PACK</w:t>
      </w:r>
      <w:r>
        <w:t xml:space="preserve"> </w:t>
      </w:r>
      <w:r w:rsidRPr="00354BA1">
        <w:t>Approval</w:t>
      </w:r>
      <w:r>
        <w:t xml:space="preserve"> </w:t>
      </w:r>
      <w:r w:rsidRPr="00354BA1">
        <w:t>CRs to 23.316, 23.501, 23.502, 23.503 (5WWC, Rel-16)</w:t>
      </w:r>
      <w:r>
        <w:t xml:space="preserve"> </w:t>
      </w:r>
      <w:r w:rsidRPr="00354BA1">
        <w:t>SA WG2</w:t>
      </w:r>
    </w:p>
    <w:p w14:paraId="56D245D0" w14:textId="1024A036"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SP-200428</w:t>
      </w:r>
      <w:r>
        <w:rPr>
          <w:color w:val="0000FF"/>
        </w:rPr>
        <w:t xml:space="preserve"> </w:t>
      </w:r>
      <w:r w:rsidRPr="00354BA1">
        <w:t>CR PACK</w:t>
      </w:r>
      <w:r>
        <w:t xml:space="preserve"> </w:t>
      </w:r>
      <w:r w:rsidRPr="00354BA1">
        <w:t>Approval</w:t>
      </w:r>
      <w:r>
        <w:t xml:space="preserve"> </w:t>
      </w:r>
      <w:r w:rsidRPr="00354BA1">
        <w:t>CRs to 23.501, 23.502, 23.503 (ATSSS, Rel-16)</w:t>
      </w:r>
      <w:r>
        <w:t xml:space="preserve"> </w:t>
      </w:r>
      <w:r w:rsidRPr="00354BA1">
        <w:t>SA WG2</w:t>
      </w:r>
    </w:p>
    <w:p w14:paraId="5BCD2636" w14:textId="1D79A89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SP-200429</w:t>
      </w:r>
      <w:r>
        <w:rPr>
          <w:color w:val="0000FF"/>
        </w:rPr>
        <w:t xml:space="preserve"> </w:t>
      </w:r>
      <w:r w:rsidRPr="00354BA1">
        <w:t>CR PACK</w:t>
      </w:r>
      <w:r>
        <w:t xml:space="preserve"> </w:t>
      </w:r>
      <w:r w:rsidRPr="00354BA1">
        <w:t>Approval</w:t>
      </w:r>
      <w:r>
        <w:t xml:space="preserve"> </w:t>
      </w:r>
      <w:r w:rsidRPr="00354BA1">
        <w:t>CRs to 23.501, 23.502, 23.503 (CUPS, TEI16, Rel-16)</w:t>
      </w:r>
      <w:r>
        <w:t xml:space="preserve"> </w:t>
      </w:r>
      <w:r w:rsidRPr="00354BA1">
        <w:t>SA WG2</w:t>
      </w:r>
    </w:p>
    <w:p w14:paraId="683FC3CD" w14:textId="344D5103"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SP-200430</w:t>
      </w:r>
      <w:r>
        <w:rPr>
          <w:color w:val="0000FF"/>
        </w:rPr>
        <w:t xml:space="preserve"> </w:t>
      </w:r>
      <w:r w:rsidRPr="00354BA1">
        <w:t>CR PACK</w:t>
      </w:r>
      <w:r>
        <w:t xml:space="preserve"> </w:t>
      </w:r>
      <w:r w:rsidRPr="00354BA1">
        <w:t>Approval</w:t>
      </w:r>
      <w:r>
        <w:t xml:space="preserve"> </w:t>
      </w:r>
      <w:r w:rsidRPr="00354BA1">
        <w:t>CR to 23.501 (eIMS5G_SBA, Rel-16)</w:t>
      </w:r>
      <w:r>
        <w:t xml:space="preserve"> </w:t>
      </w:r>
      <w:r w:rsidRPr="00354BA1">
        <w:t>SA WG2</w:t>
      </w:r>
    </w:p>
    <w:p w14:paraId="714775AC" w14:textId="3D92D7ED"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SP-200431</w:t>
      </w:r>
      <w:r>
        <w:rPr>
          <w:color w:val="0000FF"/>
        </w:rPr>
        <w:t xml:space="preserve"> </w:t>
      </w:r>
      <w:r w:rsidRPr="00354BA1">
        <w:t>CR PACK</w:t>
      </w:r>
      <w:r>
        <w:t xml:space="preserve"> </w:t>
      </w:r>
      <w:r w:rsidRPr="00354BA1">
        <w:t>Approval</w:t>
      </w:r>
      <w:r>
        <w:t xml:space="preserve"> </w:t>
      </w:r>
      <w:r w:rsidRPr="00354BA1">
        <w:t>CRs to 23.228, 23.502, 23.503 (eNA, Rel-16)</w:t>
      </w:r>
      <w:r>
        <w:t xml:space="preserve"> </w:t>
      </w:r>
      <w:r w:rsidRPr="00354BA1">
        <w:t>SA WG2</w:t>
      </w:r>
    </w:p>
    <w:p w14:paraId="5D7A3E65" w14:textId="3BC59C2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SP-200432</w:t>
      </w:r>
      <w:r>
        <w:rPr>
          <w:color w:val="0000FF"/>
        </w:rPr>
        <w:t xml:space="preserve"> </w:t>
      </w:r>
      <w:r w:rsidRPr="00354BA1">
        <w:t>CR PACK</w:t>
      </w:r>
      <w:r>
        <w:t xml:space="preserve"> </w:t>
      </w:r>
      <w:r w:rsidRPr="00354BA1">
        <w:t>Approval</w:t>
      </w:r>
      <w:r>
        <w:t xml:space="preserve"> </w:t>
      </w:r>
      <w:r w:rsidRPr="00354BA1">
        <w:t>CRs to 23.501, 23.502 (eNS, Rel-16)</w:t>
      </w:r>
      <w:r>
        <w:t xml:space="preserve"> </w:t>
      </w:r>
      <w:r w:rsidRPr="00354BA1">
        <w:t>SA WG2</w:t>
      </w:r>
    </w:p>
    <w:p w14:paraId="35B88CB9" w14:textId="7CCBCA0F"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SP-200433</w:t>
      </w:r>
      <w:r>
        <w:rPr>
          <w:color w:val="0000FF"/>
        </w:rPr>
        <w:t xml:space="preserve"> </w:t>
      </w:r>
      <w:r w:rsidRPr="00354BA1">
        <w:t>CR PACK</w:t>
      </w:r>
      <w:r>
        <w:t xml:space="preserve"> </w:t>
      </w:r>
      <w:r w:rsidRPr="00354BA1">
        <w:t>Approval</w:t>
      </w:r>
      <w:r>
        <w:t xml:space="preserve"> </w:t>
      </w:r>
      <w:r w:rsidRPr="00354BA1">
        <w:t>CRs to 23.501, 23.502 (ETSUN, Rel-16)</w:t>
      </w:r>
      <w:r>
        <w:t xml:space="preserve"> </w:t>
      </w:r>
      <w:r w:rsidRPr="00354BA1">
        <w:t>SA WG2</w:t>
      </w:r>
    </w:p>
    <w:p w14:paraId="03FB5B7E" w14:textId="0D0BBFB1"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SP-200436</w:t>
      </w:r>
      <w:r>
        <w:rPr>
          <w:color w:val="0000FF"/>
        </w:rPr>
        <w:t xml:space="preserve"> </w:t>
      </w:r>
      <w:r w:rsidRPr="00354BA1">
        <w:t>CR PACK</w:t>
      </w:r>
      <w:r>
        <w:t xml:space="preserve"> </w:t>
      </w:r>
      <w:r w:rsidRPr="00354BA1">
        <w:t>Approval</w:t>
      </w:r>
      <w:r>
        <w:t xml:space="preserve"> </w:t>
      </w:r>
      <w:r w:rsidRPr="00354BA1">
        <w:t>CRs to 23.401, 23.501, 23.502, 23.682 (RACS, Rel-16)</w:t>
      </w:r>
      <w:r>
        <w:t xml:space="preserve"> </w:t>
      </w:r>
      <w:r w:rsidRPr="00354BA1">
        <w:t>SA WG2</w:t>
      </w:r>
    </w:p>
    <w:p w14:paraId="5CF1B2C9" w14:textId="2E025121"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SP-200437</w:t>
      </w:r>
      <w:r>
        <w:rPr>
          <w:color w:val="0000FF"/>
        </w:rPr>
        <w:t xml:space="preserve"> </w:t>
      </w:r>
      <w:r w:rsidRPr="00354BA1">
        <w:t>CR PACK</w:t>
      </w:r>
      <w:r>
        <w:t xml:space="preserve"> </w:t>
      </w:r>
      <w:r w:rsidRPr="00354BA1">
        <w:t>Approval</w:t>
      </w:r>
      <w:r>
        <w:t xml:space="preserve"> </w:t>
      </w:r>
      <w:r w:rsidRPr="00354BA1">
        <w:t>CRs to 23.501, 23.502 (UDICOM, Rel-16)</w:t>
      </w:r>
      <w:r>
        <w:t xml:space="preserve"> </w:t>
      </w:r>
      <w:r w:rsidRPr="00354BA1">
        <w:t>SA WG2</w:t>
      </w:r>
    </w:p>
    <w:p w14:paraId="3F64A3D5" w14:textId="238B971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SP-200439</w:t>
      </w:r>
      <w:r>
        <w:rPr>
          <w:color w:val="0000FF"/>
        </w:rPr>
        <w:t xml:space="preserve"> </w:t>
      </w:r>
      <w:r w:rsidRPr="00354BA1">
        <w:t>CR PACK</w:t>
      </w:r>
      <w:r>
        <w:t xml:space="preserve"> </w:t>
      </w:r>
      <w:r w:rsidRPr="00354BA1">
        <w:t>Approval</w:t>
      </w:r>
      <w:r>
        <w:t xml:space="preserve"> </w:t>
      </w:r>
      <w:r w:rsidRPr="00354BA1">
        <w:t>CRs to 23.502, 23.503 (Vertical_LAN, Rel-16)</w:t>
      </w:r>
      <w:r>
        <w:t xml:space="preserve"> </w:t>
      </w:r>
      <w:r w:rsidRPr="00354BA1">
        <w:t>SA WG2</w:t>
      </w:r>
    </w:p>
    <w:p w14:paraId="12EE01EA" w14:textId="7B6ECF4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SP-200442</w:t>
      </w:r>
      <w:r>
        <w:rPr>
          <w:color w:val="0000FF"/>
        </w:rPr>
        <w:t xml:space="preserve"> </w:t>
      </w:r>
      <w:r w:rsidRPr="00354BA1">
        <w:t>CR PACK</w:t>
      </w:r>
      <w:r>
        <w:t xml:space="preserve"> </w:t>
      </w:r>
      <w:r w:rsidRPr="00354BA1">
        <w:t>Approval</w:t>
      </w:r>
      <w:r>
        <w:t xml:space="preserve"> </w:t>
      </w:r>
      <w:r w:rsidRPr="00354BA1">
        <w:t>CRs to 23.737 (FS_5GSAT_ARCH, Rel-17)</w:t>
      </w:r>
      <w:r>
        <w:t xml:space="preserve"> </w:t>
      </w:r>
      <w:r w:rsidRPr="00354BA1">
        <w:t>SA WG2</w:t>
      </w:r>
    </w:p>
    <w:p w14:paraId="4FCC3830" w14:textId="02172A1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SP-200444</w:t>
      </w:r>
      <w:r>
        <w:rPr>
          <w:color w:val="0000FF"/>
        </w:rPr>
        <w:t xml:space="preserve"> </w:t>
      </w:r>
      <w:r w:rsidRPr="00354BA1">
        <w:t>SID REVISED</w:t>
      </w:r>
      <w:r>
        <w:t xml:space="preserve"> </w:t>
      </w:r>
      <w:r w:rsidRPr="00354BA1">
        <w:t>Approval</w:t>
      </w:r>
      <w:r>
        <w:t xml:space="preserve"> </w:t>
      </w:r>
      <w:r w:rsidRPr="00354BA1">
        <w:t>Revised SID: Study on System enhancement for Proximity based Services in 5GS (FS_5G_ProSe).</w:t>
      </w:r>
      <w:r>
        <w:t xml:space="preserve"> </w:t>
      </w:r>
      <w:r w:rsidRPr="00354BA1">
        <w:t>SA WG2</w:t>
      </w:r>
    </w:p>
    <w:p w14:paraId="68945C88" w14:textId="46F65018"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SP-200445</w:t>
      </w:r>
      <w:r>
        <w:rPr>
          <w:color w:val="0000FF"/>
        </w:rPr>
        <w:t xml:space="preserve"> </w:t>
      </w:r>
      <w:r w:rsidRPr="00354BA1">
        <w:t>WID REVISED</w:t>
      </w:r>
      <w:r>
        <w:t xml:space="preserve"> </w:t>
      </w:r>
      <w:r w:rsidRPr="00354BA1">
        <w:t>Approval</w:t>
      </w:r>
      <w:r>
        <w:t xml:space="preserve"> </w:t>
      </w:r>
      <w:r w:rsidRPr="00354BA1">
        <w:t>Change of rapporteur on WID 'Integration of satellite systems in the 5G architecture' (5GSAT_ARCH).</w:t>
      </w:r>
      <w:r>
        <w:t xml:space="preserve"> </w:t>
      </w:r>
      <w:r w:rsidRPr="00354BA1">
        <w:t>SA WG2</w:t>
      </w:r>
    </w:p>
    <w:p w14:paraId="1EAEB81B" w14:textId="763677B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SP-200447</w:t>
      </w:r>
      <w:r>
        <w:rPr>
          <w:color w:val="0000FF"/>
        </w:rPr>
        <w:t xml:space="preserve"> </w:t>
      </w:r>
      <w:r w:rsidRPr="00354BA1">
        <w:t>WID NEW</w:t>
      </w:r>
      <w:r>
        <w:t xml:space="preserve"> </w:t>
      </w:r>
      <w:r w:rsidRPr="00354BA1">
        <w:t>Approval</w:t>
      </w:r>
      <w:r>
        <w:t xml:space="preserve"> </w:t>
      </w:r>
      <w:r w:rsidRPr="00354BA1">
        <w:t>New WID on same PCF selection for AMF and SMF (TEI17_SPSFAS).</w:t>
      </w:r>
      <w:r>
        <w:t xml:space="preserve"> </w:t>
      </w:r>
      <w:r w:rsidRPr="00354BA1">
        <w:t>SA WG2</w:t>
      </w:r>
    </w:p>
    <w:p w14:paraId="2FD9B076" w14:textId="7E4C3CB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SP-200448</w:t>
      </w:r>
      <w:r>
        <w:rPr>
          <w:color w:val="0000FF"/>
        </w:rPr>
        <w:t xml:space="preserve"> </w:t>
      </w:r>
      <w:r w:rsidRPr="00354BA1">
        <w:t>WID NEW</w:t>
      </w:r>
      <w:r>
        <w:t xml:space="preserve"> </w:t>
      </w:r>
      <w:r w:rsidRPr="00354BA1">
        <w:t>Approval</w:t>
      </w:r>
      <w:r>
        <w:t xml:space="preserve"> </w:t>
      </w:r>
      <w:r w:rsidRPr="00354BA1">
        <w:t>New WID: System enhancement for Redundant PDU Session (TEI17_SE_RPS).</w:t>
      </w:r>
      <w:r>
        <w:t xml:space="preserve"> </w:t>
      </w:r>
      <w:r w:rsidRPr="00354BA1">
        <w:t>SA WG2</w:t>
      </w:r>
    </w:p>
    <w:p w14:paraId="4D5371BD" w14:textId="3769D95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SP-200454</w:t>
      </w:r>
      <w:r>
        <w:rPr>
          <w:color w:val="0000FF"/>
        </w:rPr>
        <w:t xml:space="preserve"> </w:t>
      </w:r>
      <w:r w:rsidRPr="00354BA1">
        <w:t>WID NEW</w:t>
      </w:r>
      <w:r>
        <w:t xml:space="preserve"> </w:t>
      </w:r>
      <w:r w:rsidRPr="00354BA1">
        <w:t>Approval</w:t>
      </w:r>
      <w:r>
        <w:t xml:space="preserve"> </w:t>
      </w:r>
      <w:r w:rsidRPr="00354BA1">
        <w:t>New WID: IP address pool information from UDM (TEI17).</w:t>
      </w:r>
      <w:r>
        <w:t xml:space="preserve"> </w:t>
      </w:r>
      <w:r w:rsidRPr="00354BA1">
        <w:t>SA WG2</w:t>
      </w:r>
    </w:p>
    <w:p w14:paraId="153F3575" w14:textId="703687B0"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SP-200456</w:t>
      </w:r>
      <w:r>
        <w:rPr>
          <w:color w:val="0000FF"/>
        </w:rPr>
        <w:t xml:space="preserve"> </w:t>
      </w:r>
      <w:r w:rsidRPr="00354BA1">
        <w:t>WID NEW</w:t>
      </w:r>
      <w:r>
        <w:t xml:space="preserve"> </w:t>
      </w:r>
      <w:r w:rsidRPr="00354BA1">
        <w:t>Approval</w:t>
      </w:r>
      <w:r>
        <w:t xml:space="preserve"> </w:t>
      </w:r>
      <w:r w:rsidRPr="00354BA1">
        <w:t>New WID: Support of different slices over different Non 3GPP access (TEI17).</w:t>
      </w:r>
      <w:r>
        <w:t xml:space="preserve"> </w:t>
      </w:r>
      <w:r w:rsidRPr="00354BA1">
        <w:t>SA WG2</w:t>
      </w:r>
    </w:p>
    <w:p w14:paraId="34F27C28" w14:textId="5CA41BB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SP-200457</w:t>
      </w:r>
      <w:r>
        <w:rPr>
          <w:color w:val="0000FF"/>
        </w:rPr>
        <w:t xml:space="preserve"> </w:t>
      </w:r>
      <w:r w:rsidRPr="00354BA1">
        <w:t>WID NEW</w:t>
      </w:r>
      <w:r>
        <w:t xml:space="preserve"> </w:t>
      </w:r>
      <w:r w:rsidRPr="00354BA1">
        <w:t>Approval</w:t>
      </w:r>
      <w:r>
        <w:t xml:space="preserve"> </w:t>
      </w:r>
      <w:r w:rsidRPr="00354BA1">
        <w:t>New WID: N7/N40 Interfaces Enhancements to Support GERAN and UTRAN (TEI17).</w:t>
      </w:r>
      <w:r>
        <w:t xml:space="preserve"> </w:t>
      </w:r>
      <w:r w:rsidRPr="00354BA1">
        <w:t>SA WG2</w:t>
      </w:r>
    </w:p>
    <w:p w14:paraId="5591DC47" w14:textId="5D0FAEEB"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SP-200461</w:t>
      </w:r>
      <w:r>
        <w:rPr>
          <w:color w:val="0000FF"/>
        </w:rPr>
        <w:t xml:space="preserve"> </w:t>
      </w:r>
      <w:r w:rsidRPr="00354BA1">
        <w:t>WID REVISED</w:t>
      </w:r>
      <w:r>
        <w:t xml:space="preserve"> </w:t>
      </w:r>
      <w:r w:rsidRPr="00354BA1">
        <w:t>Approval</w:t>
      </w:r>
      <w:r>
        <w:t xml:space="preserve"> </w:t>
      </w:r>
      <w:r w:rsidRPr="00354BA1">
        <w:t>Revised WID on Enhancement of 3GPP management system for multiple tenant environment support.</w:t>
      </w:r>
      <w:r>
        <w:t xml:space="preserve"> </w:t>
      </w:r>
      <w:r w:rsidRPr="00354BA1">
        <w:t>SA WG5</w:t>
      </w:r>
    </w:p>
    <w:p w14:paraId="57BC7026" w14:textId="2EA584B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SP-200462</w:t>
      </w:r>
      <w:r>
        <w:rPr>
          <w:color w:val="0000FF"/>
        </w:rPr>
        <w:t xml:space="preserve"> </w:t>
      </w:r>
      <w:r w:rsidRPr="00354BA1">
        <w:t>WID NEW</w:t>
      </w:r>
      <w:r>
        <w:t xml:space="preserve"> </w:t>
      </w:r>
      <w:r w:rsidRPr="00354BA1">
        <w:t>Approval</w:t>
      </w:r>
      <w:r>
        <w:t xml:space="preserve"> </w:t>
      </w:r>
      <w:r w:rsidRPr="00354BA1">
        <w:t>New WID on enhancements of 5G performance measurements and KPIs.</w:t>
      </w:r>
      <w:r>
        <w:t xml:space="preserve"> </w:t>
      </w:r>
      <w:r w:rsidRPr="00354BA1">
        <w:t>SA WG5</w:t>
      </w:r>
    </w:p>
    <w:p w14:paraId="73275245" w14:textId="09F2C2FF"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SP-200463</w:t>
      </w:r>
      <w:r>
        <w:rPr>
          <w:color w:val="0000FF"/>
        </w:rPr>
        <w:t xml:space="preserve"> </w:t>
      </w:r>
      <w:r w:rsidRPr="00354BA1">
        <w:t>WID NEW</w:t>
      </w:r>
      <w:r>
        <w:t xml:space="preserve"> </w:t>
      </w:r>
      <w:r w:rsidRPr="00354BA1">
        <w:t>Approval</w:t>
      </w:r>
      <w:r>
        <w:t xml:space="preserve"> </w:t>
      </w:r>
      <w:r w:rsidRPr="00354BA1">
        <w:t>New work item on management of the enhanced tenant concept .</w:t>
      </w:r>
      <w:r>
        <w:t xml:space="preserve"> </w:t>
      </w:r>
      <w:r w:rsidRPr="00354BA1">
        <w:t>SA WG5</w:t>
      </w:r>
    </w:p>
    <w:p w14:paraId="468C138F" w14:textId="66A0C6C8"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SP-200464</w:t>
      </w:r>
      <w:r>
        <w:rPr>
          <w:color w:val="0000FF"/>
        </w:rPr>
        <w:t xml:space="preserve"> </w:t>
      </w:r>
      <w:r w:rsidRPr="00354BA1">
        <w:t>WID NEW</w:t>
      </w:r>
      <w:r>
        <w:t xml:space="preserve"> </w:t>
      </w:r>
      <w:r w:rsidRPr="00354BA1">
        <w:t>Approval</w:t>
      </w:r>
      <w:r>
        <w:t xml:space="preserve"> </w:t>
      </w:r>
      <w:r w:rsidRPr="00354BA1">
        <w:t>New WID on Autonomous network levels</w:t>
      </w:r>
      <w:r>
        <w:t xml:space="preserve"> </w:t>
      </w:r>
      <w:r w:rsidRPr="00354BA1">
        <w:t>SA WG5</w:t>
      </w:r>
    </w:p>
    <w:p w14:paraId="06D71D69" w14:textId="3A7E62A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SP-200466</w:t>
      </w:r>
      <w:r>
        <w:rPr>
          <w:color w:val="0000FF"/>
        </w:rPr>
        <w:t xml:space="preserve"> </w:t>
      </w:r>
      <w:r w:rsidRPr="00354BA1">
        <w:t>WID NEW</w:t>
      </w:r>
      <w:r>
        <w:t xml:space="preserve"> </w:t>
      </w:r>
      <w:r w:rsidRPr="00354BA1">
        <w:t>Approval</w:t>
      </w:r>
      <w:r>
        <w:t xml:space="preserve"> </w:t>
      </w:r>
      <w:r w:rsidRPr="00354BA1">
        <w:t>New WID on Enhancement of Handover Optimization.</w:t>
      </w:r>
      <w:r>
        <w:t xml:space="preserve"> </w:t>
      </w:r>
      <w:r w:rsidRPr="00354BA1">
        <w:t>SA WG5</w:t>
      </w:r>
    </w:p>
    <w:p w14:paraId="058FEB10" w14:textId="309DED22"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SP-200467</w:t>
      </w:r>
      <w:r>
        <w:rPr>
          <w:color w:val="0000FF"/>
        </w:rPr>
        <w:t xml:space="preserve"> </w:t>
      </w:r>
      <w:r w:rsidRPr="00354BA1">
        <w:t>SID NEW</w:t>
      </w:r>
      <w:r>
        <w:t xml:space="preserve"> </w:t>
      </w:r>
      <w:r w:rsidRPr="00354BA1">
        <w:t>Approval</w:t>
      </w:r>
      <w:r>
        <w:t xml:space="preserve"> </w:t>
      </w:r>
      <w:r w:rsidRPr="00354BA1">
        <w:t>New SID on charging aspects of Edge Computing.</w:t>
      </w:r>
      <w:r>
        <w:t xml:space="preserve"> </w:t>
      </w:r>
      <w:r w:rsidRPr="00354BA1">
        <w:t>SA WG5</w:t>
      </w:r>
    </w:p>
    <w:p w14:paraId="7D3974D7" w14:textId="6A5874F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SP-200468</w:t>
      </w:r>
      <w:r>
        <w:rPr>
          <w:color w:val="0000FF"/>
        </w:rPr>
        <w:t xml:space="preserve"> </w:t>
      </w:r>
      <w:r w:rsidRPr="00354BA1">
        <w:t>WI EXCEPTION REQUEST</w:t>
      </w:r>
      <w:r>
        <w:t xml:space="preserve"> </w:t>
      </w:r>
      <w:r w:rsidRPr="00354BA1">
        <w:t>Approval</w:t>
      </w:r>
      <w:r>
        <w:t xml:space="preserve"> </w:t>
      </w:r>
      <w:r w:rsidRPr="00354BA1">
        <w:t>Rel-16 Exception request for QOED</w:t>
      </w:r>
      <w:r>
        <w:t xml:space="preserve"> </w:t>
      </w:r>
      <w:r w:rsidRPr="00354BA1">
        <w:t>SA WG5</w:t>
      </w:r>
    </w:p>
    <w:p w14:paraId="20444682" w14:textId="5AD0602F"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SP-200469</w:t>
      </w:r>
      <w:r>
        <w:rPr>
          <w:color w:val="0000FF"/>
        </w:rPr>
        <w:t xml:space="preserve"> </w:t>
      </w:r>
      <w:r w:rsidRPr="00354BA1">
        <w:t>WI EXCEPTION REQUEST</w:t>
      </w:r>
      <w:r>
        <w:t xml:space="preserve"> </w:t>
      </w:r>
      <w:r w:rsidRPr="00354BA1">
        <w:t>Approval</w:t>
      </w:r>
      <w:r>
        <w:t xml:space="preserve"> </w:t>
      </w:r>
      <w:r w:rsidRPr="00354BA1">
        <w:t xml:space="preserve">Rel-16 Exception request for </w:t>
      </w:r>
      <w:proofErr w:type="spellStart"/>
      <w:r w:rsidRPr="00354BA1">
        <w:t>eNRM</w:t>
      </w:r>
      <w:proofErr w:type="spellEnd"/>
      <w:r>
        <w:t xml:space="preserve"> </w:t>
      </w:r>
      <w:r w:rsidRPr="00354BA1">
        <w:t>SA WG5</w:t>
      </w:r>
    </w:p>
    <w:p w14:paraId="76519A00" w14:textId="15194C7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SP-200470</w:t>
      </w:r>
      <w:r>
        <w:rPr>
          <w:color w:val="0000FF"/>
        </w:rPr>
        <w:t xml:space="preserve"> </w:t>
      </w:r>
      <w:r w:rsidRPr="00354BA1">
        <w:t>WI EXCEPTION REQUEST</w:t>
      </w:r>
      <w:r>
        <w:t xml:space="preserve"> </w:t>
      </w:r>
      <w:r w:rsidRPr="00354BA1">
        <w:t>Approval</w:t>
      </w:r>
      <w:r>
        <w:t xml:space="preserve"> </w:t>
      </w:r>
      <w:r w:rsidRPr="00354BA1">
        <w:t>Rel-16 Exception request for 5GDMS</w:t>
      </w:r>
      <w:r>
        <w:t xml:space="preserve"> </w:t>
      </w:r>
      <w:r w:rsidRPr="00354BA1">
        <w:t>SA WG5</w:t>
      </w:r>
    </w:p>
    <w:p w14:paraId="338DFBB8" w14:textId="7AEF36F7"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SP-200471</w:t>
      </w:r>
      <w:r>
        <w:rPr>
          <w:color w:val="0000FF"/>
        </w:rPr>
        <w:t xml:space="preserve"> </w:t>
      </w:r>
      <w:r w:rsidRPr="00354BA1">
        <w:t>WI EXCEPTION REQUEST</w:t>
      </w:r>
      <w:r>
        <w:t xml:space="preserve"> </w:t>
      </w:r>
      <w:r w:rsidRPr="00354BA1">
        <w:t>Approval</w:t>
      </w:r>
      <w:r>
        <w:t xml:space="preserve"> </w:t>
      </w:r>
      <w:r w:rsidRPr="00354BA1">
        <w:t>Rel-16 WI Exception for Network Slice performance and Analytics Charging in 5GS</w:t>
      </w:r>
      <w:r>
        <w:t xml:space="preserve"> </w:t>
      </w:r>
      <w:r w:rsidRPr="00354BA1">
        <w:t>SA WG5</w:t>
      </w:r>
    </w:p>
    <w:p w14:paraId="68FE9649" w14:textId="1BB7386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lastRenderedPageBreak/>
        <w:t>SP-200472</w:t>
      </w:r>
      <w:r>
        <w:rPr>
          <w:color w:val="0000FF"/>
        </w:rPr>
        <w:t xml:space="preserve"> </w:t>
      </w:r>
      <w:r w:rsidRPr="00354BA1">
        <w:t>WI EXCEPTION REQUEST</w:t>
      </w:r>
      <w:r>
        <w:t xml:space="preserve"> </w:t>
      </w:r>
      <w:r w:rsidRPr="00354BA1">
        <w:t>Approval</w:t>
      </w:r>
      <w:r>
        <w:t xml:space="preserve"> </w:t>
      </w:r>
      <w:r w:rsidRPr="00354BA1">
        <w:t>Rel-16 WI Exception for Network Slice Management Charging in 5GS</w:t>
      </w:r>
      <w:r>
        <w:t xml:space="preserve"> </w:t>
      </w:r>
      <w:r w:rsidRPr="00354BA1">
        <w:t>SA WG5</w:t>
      </w:r>
    </w:p>
    <w:p w14:paraId="09D86390" w14:textId="6DADAD3D"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SP-200473</w:t>
      </w:r>
      <w:r>
        <w:rPr>
          <w:color w:val="0000FF"/>
        </w:rPr>
        <w:t xml:space="preserve"> </w:t>
      </w:r>
      <w:r w:rsidRPr="00354BA1">
        <w:t>WI EXCEPTION REQUEST</w:t>
      </w:r>
      <w:r>
        <w:t xml:space="preserve"> </w:t>
      </w:r>
      <w:r w:rsidRPr="00354BA1">
        <w:t>Approval</w:t>
      </w:r>
      <w:r>
        <w:t xml:space="preserve"> </w:t>
      </w:r>
      <w:r w:rsidRPr="00354BA1">
        <w:t>Rel-16 WI Exception for ATSSS</w:t>
      </w:r>
      <w:r>
        <w:t xml:space="preserve"> </w:t>
      </w:r>
      <w:r w:rsidRPr="00354BA1">
        <w:t>SA WG5</w:t>
      </w:r>
    </w:p>
    <w:p w14:paraId="4D703426" w14:textId="3BA62C1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SP-200474</w:t>
      </w:r>
      <w:r>
        <w:rPr>
          <w:color w:val="0000FF"/>
        </w:rPr>
        <w:t xml:space="preserve"> </w:t>
      </w:r>
      <w:r w:rsidRPr="00354BA1">
        <w:t>DRAFT TS</w:t>
      </w:r>
      <w:r>
        <w:t xml:space="preserve"> </w:t>
      </w:r>
      <w:r w:rsidRPr="00354BA1">
        <w:t>Approval</w:t>
      </w:r>
      <w:r>
        <w:t xml:space="preserve"> </w:t>
      </w:r>
      <w:r w:rsidRPr="00354BA1">
        <w:t>TS 28.307 Telecommunication management; Quality of Experience (</w:t>
      </w:r>
      <w:proofErr w:type="spellStart"/>
      <w:r w:rsidRPr="00354BA1">
        <w:t>QoE</w:t>
      </w:r>
      <w:proofErr w:type="spellEnd"/>
      <w:r w:rsidRPr="00354BA1">
        <w:t>) measurement collection Integration Reference Point (IRP); Requirements</w:t>
      </w:r>
      <w:r>
        <w:t xml:space="preserve"> </w:t>
      </w:r>
      <w:r w:rsidRPr="00354BA1">
        <w:t>SA WG5</w:t>
      </w:r>
    </w:p>
    <w:p w14:paraId="648D6F6B" w14:textId="362FE748"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SP-200475</w:t>
      </w:r>
      <w:r>
        <w:rPr>
          <w:color w:val="0000FF"/>
        </w:rPr>
        <w:t xml:space="preserve"> </w:t>
      </w:r>
      <w:r w:rsidRPr="00354BA1">
        <w:t>DRAFT TS</w:t>
      </w:r>
      <w:r>
        <w:t xml:space="preserve"> </w:t>
      </w:r>
      <w:r w:rsidRPr="00354BA1">
        <w:t>Approval</w:t>
      </w:r>
      <w:r>
        <w:t xml:space="preserve"> </w:t>
      </w:r>
      <w:r w:rsidRPr="00354BA1">
        <w:t xml:space="preserve">TS 28.308 </w:t>
      </w:r>
      <w:r>
        <w:t>T</w:t>
      </w:r>
      <w:r w:rsidRPr="00354BA1">
        <w:t>elecommunication management; Quality of Experience (</w:t>
      </w:r>
      <w:proofErr w:type="spellStart"/>
      <w:r w:rsidRPr="00354BA1">
        <w:t>QoE</w:t>
      </w:r>
      <w:proofErr w:type="spellEnd"/>
      <w:r w:rsidRPr="00354BA1">
        <w:t>) measurement collection Integration Reference Point (IRP); Information Service (IS)</w:t>
      </w:r>
      <w:r>
        <w:t xml:space="preserve"> </w:t>
      </w:r>
      <w:r w:rsidRPr="00354BA1">
        <w:t>SA WG5</w:t>
      </w:r>
    </w:p>
    <w:p w14:paraId="20F83F01" w14:textId="67D73532"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SP-200476</w:t>
      </w:r>
      <w:r>
        <w:rPr>
          <w:color w:val="0000FF"/>
        </w:rPr>
        <w:t xml:space="preserve"> </w:t>
      </w:r>
      <w:r w:rsidRPr="00354BA1">
        <w:t>DRAFT TS</w:t>
      </w:r>
      <w:r>
        <w:t xml:space="preserve"> </w:t>
      </w:r>
      <w:r w:rsidRPr="00354BA1">
        <w:t>Approval</w:t>
      </w:r>
      <w:r>
        <w:t xml:space="preserve"> </w:t>
      </w:r>
      <w:r w:rsidRPr="00354BA1">
        <w:t>TS 28.405 Telecommunication management; Quality of Experience (</w:t>
      </w:r>
      <w:proofErr w:type="spellStart"/>
      <w:r w:rsidRPr="00354BA1">
        <w:t>QoE</w:t>
      </w:r>
      <w:proofErr w:type="spellEnd"/>
      <w:r w:rsidRPr="00354BA1">
        <w:t>) measurement collection; Control and configuration</w:t>
      </w:r>
      <w:r>
        <w:t xml:space="preserve"> </w:t>
      </w:r>
      <w:r w:rsidRPr="00354BA1">
        <w:t>SA WG5</w:t>
      </w:r>
    </w:p>
    <w:p w14:paraId="6E95C8C0" w14:textId="54A9690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SP-200477</w:t>
      </w:r>
      <w:r>
        <w:rPr>
          <w:color w:val="0000FF"/>
        </w:rPr>
        <w:t xml:space="preserve"> </w:t>
      </w:r>
      <w:r w:rsidRPr="00354BA1">
        <w:t>DRAFT TS</w:t>
      </w:r>
      <w:r>
        <w:t xml:space="preserve"> </w:t>
      </w:r>
      <w:r w:rsidRPr="00354BA1">
        <w:t>Approval</w:t>
      </w:r>
      <w:r>
        <w:t xml:space="preserve"> </w:t>
      </w:r>
      <w:r w:rsidRPr="00354BA1">
        <w:t>TS 28.406 Telecommunication management; Quality of Experience (</w:t>
      </w:r>
      <w:proofErr w:type="spellStart"/>
      <w:r w:rsidRPr="00354BA1">
        <w:t>QoE</w:t>
      </w:r>
      <w:proofErr w:type="spellEnd"/>
      <w:r w:rsidRPr="00354BA1">
        <w:t>) measurement collection; Information definition and transport</w:t>
      </w:r>
      <w:r>
        <w:t xml:space="preserve"> </w:t>
      </w:r>
      <w:r w:rsidRPr="00354BA1">
        <w:t>SA WG5</w:t>
      </w:r>
    </w:p>
    <w:p w14:paraId="03436138" w14:textId="1A630C1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SP-200478</w:t>
      </w:r>
      <w:r>
        <w:rPr>
          <w:color w:val="0000FF"/>
        </w:rPr>
        <w:t xml:space="preserve"> </w:t>
      </w:r>
      <w:r w:rsidRPr="00354BA1">
        <w:t>DRAFT TS</w:t>
      </w:r>
      <w:r>
        <w:t xml:space="preserve"> </w:t>
      </w:r>
      <w:r w:rsidRPr="00354BA1">
        <w:t>Approval</w:t>
      </w:r>
      <w:r>
        <w:t xml:space="preserve"> </w:t>
      </w:r>
      <w:r w:rsidRPr="00354BA1">
        <w:t>TS 28.535 Management and orchestration; Management Services for Communication Service Assurance; Requirements</w:t>
      </w:r>
      <w:r>
        <w:t xml:space="preserve"> </w:t>
      </w:r>
      <w:r w:rsidRPr="00354BA1">
        <w:t>SA WG5</w:t>
      </w:r>
    </w:p>
    <w:p w14:paraId="4AF5515F" w14:textId="6D77AE6D"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SP-200479</w:t>
      </w:r>
      <w:r>
        <w:rPr>
          <w:color w:val="0000FF"/>
        </w:rPr>
        <w:t xml:space="preserve"> </w:t>
      </w:r>
      <w:r w:rsidRPr="00354BA1">
        <w:t>DRAFT TS</w:t>
      </w:r>
      <w:r>
        <w:t xml:space="preserve"> </w:t>
      </w:r>
      <w:r w:rsidRPr="00354BA1">
        <w:t>Approval</w:t>
      </w:r>
      <w:r>
        <w:t xml:space="preserve"> </w:t>
      </w:r>
      <w:r w:rsidRPr="00354BA1">
        <w:t>TS 28.536 Management and orchestration; Management Services for Communication Service Assurance; Stage 2 and stage 3</w:t>
      </w:r>
      <w:r>
        <w:t xml:space="preserve"> </w:t>
      </w:r>
      <w:r w:rsidRPr="00354BA1">
        <w:t>SA WG5</w:t>
      </w:r>
    </w:p>
    <w:p w14:paraId="403F93EA" w14:textId="2BAA95EA"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SP-200483</w:t>
      </w:r>
      <w:r>
        <w:rPr>
          <w:color w:val="0000FF"/>
        </w:rPr>
        <w:t xml:space="preserve"> </w:t>
      </w:r>
      <w:r w:rsidRPr="00354BA1">
        <w:t>CR PACK</w:t>
      </w:r>
      <w:r>
        <w:t xml:space="preserve"> </w:t>
      </w:r>
      <w:r w:rsidRPr="00354BA1">
        <w:t>Approval</w:t>
      </w:r>
      <w:r>
        <w:t xml:space="preserve"> </w:t>
      </w:r>
      <w:r w:rsidRPr="00354BA1">
        <w:t>Rel-16 CRs on Streaming trace reporting</w:t>
      </w:r>
      <w:r>
        <w:t xml:space="preserve"> </w:t>
      </w:r>
      <w:r w:rsidRPr="00354BA1">
        <w:t>SA WG5</w:t>
      </w:r>
    </w:p>
    <w:p w14:paraId="621A3FCA" w14:textId="40CCA18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SP-200485</w:t>
      </w:r>
      <w:r>
        <w:rPr>
          <w:color w:val="0000FF"/>
        </w:rPr>
        <w:t xml:space="preserve"> </w:t>
      </w:r>
      <w:r w:rsidRPr="00354BA1">
        <w:t>CR PACK</w:t>
      </w:r>
      <w:r>
        <w:t xml:space="preserve"> </w:t>
      </w:r>
      <w:r w:rsidRPr="00354BA1">
        <w:t>Approval</w:t>
      </w:r>
      <w:r>
        <w:t xml:space="preserve"> </w:t>
      </w:r>
      <w:r w:rsidRPr="00354BA1">
        <w:t>Rel-16 CRs on TEI batch 2</w:t>
      </w:r>
      <w:r>
        <w:t xml:space="preserve"> </w:t>
      </w:r>
      <w:r w:rsidRPr="00354BA1">
        <w:t>SA WG5</w:t>
      </w:r>
    </w:p>
    <w:p w14:paraId="240E02AC" w14:textId="1E4FF5FA"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SP-200486</w:t>
      </w:r>
      <w:r>
        <w:rPr>
          <w:color w:val="0000FF"/>
        </w:rPr>
        <w:t xml:space="preserve"> </w:t>
      </w:r>
      <w:r w:rsidRPr="00354BA1">
        <w:t>CR PACK</w:t>
      </w:r>
      <w:r>
        <w:t xml:space="preserve"> </w:t>
      </w:r>
      <w:r w:rsidRPr="00354BA1">
        <w:t>Approval</w:t>
      </w:r>
      <w:r>
        <w:t xml:space="preserve"> </w:t>
      </w:r>
      <w:r w:rsidRPr="00354BA1">
        <w:t>Rel-15 CRs on TEI</w:t>
      </w:r>
      <w:r>
        <w:t xml:space="preserve"> </w:t>
      </w:r>
      <w:r w:rsidRPr="00354BA1">
        <w:t>SA WG5</w:t>
      </w:r>
    </w:p>
    <w:p w14:paraId="4889559A" w14:textId="670AEC0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SP-200487</w:t>
      </w:r>
      <w:r>
        <w:rPr>
          <w:color w:val="0000FF"/>
        </w:rPr>
        <w:t xml:space="preserve"> </w:t>
      </w:r>
      <w:r w:rsidRPr="00354BA1">
        <w:t>CR PACK</w:t>
      </w:r>
      <w:r>
        <w:t xml:space="preserve"> </w:t>
      </w:r>
      <w:r w:rsidRPr="00354BA1">
        <w:t>Approval</w:t>
      </w:r>
      <w:r>
        <w:t xml:space="preserve"> </w:t>
      </w:r>
      <w:r w:rsidRPr="00354BA1">
        <w:t>Rel-12 CRs on TEI</w:t>
      </w:r>
      <w:r>
        <w:t xml:space="preserve"> </w:t>
      </w:r>
      <w:r w:rsidRPr="00354BA1">
        <w:t>SA WG5</w:t>
      </w:r>
    </w:p>
    <w:p w14:paraId="57A5DBF8" w14:textId="00948117"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SP-200488</w:t>
      </w:r>
      <w:r>
        <w:rPr>
          <w:color w:val="0000FF"/>
        </w:rPr>
        <w:t xml:space="preserve"> </w:t>
      </w:r>
      <w:r w:rsidRPr="00354BA1">
        <w:t>CR PACK</w:t>
      </w:r>
      <w:r>
        <w:t xml:space="preserve"> </w:t>
      </w:r>
      <w:r w:rsidRPr="00354BA1">
        <w:t>Approval</w:t>
      </w:r>
      <w:r>
        <w:t xml:space="preserve"> </w:t>
      </w:r>
      <w:r w:rsidRPr="00354BA1">
        <w:t>Rel-8 CRs on TEI</w:t>
      </w:r>
      <w:r>
        <w:t xml:space="preserve"> </w:t>
      </w:r>
      <w:r w:rsidRPr="00354BA1">
        <w:t>SA WG5</w:t>
      </w:r>
    </w:p>
    <w:p w14:paraId="10F4AFEF" w14:textId="585D012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SP-200491</w:t>
      </w:r>
      <w:r>
        <w:rPr>
          <w:color w:val="0000FF"/>
        </w:rPr>
        <w:t xml:space="preserve"> </w:t>
      </w:r>
      <w:r w:rsidRPr="00354BA1">
        <w:t>CR PACK</w:t>
      </w:r>
      <w:r>
        <w:t xml:space="preserve"> </w:t>
      </w:r>
      <w:r w:rsidRPr="00354BA1">
        <w:t>Approval</w:t>
      </w:r>
      <w:r>
        <w:t xml:space="preserve"> </w:t>
      </w:r>
      <w:r w:rsidRPr="00354BA1">
        <w:t>Rel-15 CRs on Network Resource Model (NRM) for 5G networks and network slicing</w:t>
      </w:r>
      <w:r>
        <w:t xml:space="preserve"> </w:t>
      </w:r>
      <w:r w:rsidRPr="00354BA1">
        <w:t>SA WG5</w:t>
      </w:r>
    </w:p>
    <w:p w14:paraId="160E1A73" w14:textId="75A04FB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SP-200492</w:t>
      </w:r>
      <w:r>
        <w:rPr>
          <w:color w:val="0000FF"/>
        </w:rPr>
        <w:t xml:space="preserve"> </w:t>
      </w:r>
      <w:r w:rsidRPr="00354BA1">
        <w:t>CR PACK</w:t>
      </w:r>
      <w:r>
        <w:t xml:space="preserve"> </w:t>
      </w:r>
      <w:r w:rsidRPr="00354BA1">
        <w:t>Approval</w:t>
      </w:r>
      <w:r>
        <w:t xml:space="preserve"> </w:t>
      </w:r>
      <w:r w:rsidRPr="00354BA1">
        <w:t>Rel-15 CRs on Performance Assurance for 5G networks including network slicing</w:t>
      </w:r>
      <w:r>
        <w:t xml:space="preserve"> </w:t>
      </w:r>
      <w:r w:rsidRPr="00354BA1">
        <w:t>SA WG5</w:t>
      </w:r>
    </w:p>
    <w:p w14:paraId="36197137" w14:textId="7963A27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SP-200493</w:t>
      </w:r>
      <w:r>
        <w:rPr>
          <w:color w:val="0000FF"/>
        </w:rPr>
        <w:t xml:space="preserve"> </w:t>
      </w:r>
      <w:r w:rsidRPr="00354BA1">
        <w:t>CR PACK</w:t>
      </w:r>
      <w:r>
        <w:t xml:space="preserve"> </w:t>
      </w:r>
      <w:r w:rsidRPr="00354BA1">
        <w:t>Approval</w:t>
      </w:r>
      <w:r>
        <w:t xml:space="preserve"> </w:t>
      </w:r>
      <w:r w:rsidRPr="00354BA1">
        <w:t>Rel-16 CRs on Self-Organizing Networks (SON) for 5G networks</w:t>
      </w:r>
      <w:r>
        <w:t xml:space="preserve"> </w:t>
      </w:r>
      <w:r w:rsidRPr="00354BA1">
        <w:t>SA WG5</w:t>
      </w:r>
    </w:p>
    <w:p w14:paraId="091910BE" w14:textId="2FAEBEB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SP-200494</w:t>
      </w:r>
      <w:r>
        <w:rPr>
          <w:color w:val="0000FF"/>
        </w:rPr>
        <w:t xml:space="preserve"> </w:t>
      </w:r>
      <w:r w:rsidRPr="00354BA1">
        <w:t>CR PACK</w:t>
      </w:r>
      <w:r>
        <w:t xml:space="preserve"> </w:t>
      </w:r>
      <w:r w:rsidRPr="00354BA1">
        <w:t>Approval</w:t>
      </w:r>
      <w:r>
        <w:t xml:space="preserve"> </w:t>
      </w:r>
      <w:r w:rsidRPr="00354BA1">
        <w:t xml:space="preserve">Rel-16 CRs on Management of </w:t>
      </w:r>
      <w:proofErr w:type="spellStart"/>
      <w:r w:rsidRPr="00354BA1">
        <w:t>QoE</w:t>
      </w:r>
      <w:proofErr w:type="spellEnd"/>
      <w:r w:rsidRPr="00354BA1">
        <w:t xml:space="preserve"> measurement collection</w:t>
      </w:r>
      <w:r>
        <w:t xml:space="preserve"> </w:t>
      </w:r>
      <w:r w:rsidRPr="00354BA1">
        <w:t>SA WG5</w:t>
      </w:r>
    </w:p>
    <w:p w14:paraId="21A4009F" w14:textId="047218A0"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SP-200496</w:t>
      </w:r>
      <w:r>
        <w:rPr>
          <w:color w:val="0000FF"/>
        </w:rPr>
        <w:t xml:space="preserve"> </w:t>
      </w:r>
      <w:r w:rsidRPr="00354BA1">
        <w:t>CR PACK</w:t>
      </w:r>
      <w:r>
        <w:t xml:space="preserve"> </w:t>
      </w:r>
      <w:r w:rsidRPr="00354BA1">
        <w:t>Approval</w:t>
      </w:r>
      <w:r>
        <w:t xml:space="preserve"> </w:t>
      </w:r>
      <w:r w:rsidRPr="00354BA1">
        <w:t>Rel-16 CRs on Energy efficiency of 5G</w:t>
      </w:r>
      <w:r>
        <w:t xml:space="preserve"> </w:t>
      </w:r>
      <w:r w:rsidRPr="00354BA1">
        <w:t>SA WG5</w:t>
      </w:r>
    </w:p>
    <w:p w14:paraId="2BB8A50F" w14:textId="75FCC750"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SP-200497</w:t>
      </w:r>
      <w:r>
        <w:rPr>
          <w:color w:val="0000FF"/>
        </w:rPr>
        <w:t xml:space="preserve"> </w:t>
      </w:r>
      <w:r w:rsidRPr="00354BA1">
        <w:t>CR PACK</w:t>
      </w:r>
      <w:r>
        <w:t xml:space="preserve"> </w:t>
      </w:r>
      <w:r w:rsidRPr="00354BA1">
        <w:t>Approval</w:t>
      </w:r>
      <w:r>
        <w:t xml:space="preserve"> </w:t>
      </w:r>
      <w:r w:rsidRPr="00354BA1">
        <w:t>Rel-16 CRs on Enhancement of 3GPP management system for multiple tenant environment support</w:t>
      </w:r>
      <w:r>
        <w:t xml:space="preserve"> </w:t>
      </w:r>
      <w:r w:rsidRPr="00354BA1">
        <w:t>SA WG5</w:t>
      </w:r>
    </w:p>
    <w:p w14:paraId="65A10D5C" w14:textId="3F0E47A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SP-200498</w:t>
      </w:r>
      <w:r>
        <w:rPr>
          <w:color w:val="0000FF"/>
        </w:rPr>
        <w:t xml:space="preserve"> </w:t>
      </w:r>
      <w:r w:rsidRPr="00354BA1">
        <w:t>CR PACK</w:t>
      </w:r>
      <w:r>
        <w:t xml:space="preserve"> </w:t>
      </w:r>
      <w:r w:rsidRPr="00354BA1">
        <w:t>Approval</w:t>
      </w:r>
      <w:r>
        <w:t xml:space="preserve"> </w:t>
      </w:r>
      <w:r w:rsidRPr="00354BA1">
        <w:t>Rel-15 CRs on Provisioning of network slicing for 5G networks and services</w:t>
      </w:r>
      <w:r>
        <w:t xml:space="preserve"> </w:t>
      </w:r>
      <w:r w:rsidRPr="00354BA1">
        <w:t>SA WG5</w:t>
      </w:r>
    </w:p>
    <w:p w14:paraId="6E8A6540" w14:textId="04CA9B41"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SP-200499</w:t>
      </w:r>
      <w:r>
        <w:rPr>
          <w:color w:val="0000FF"/>
        </w:rPr>
        <w:t xml:space="preserve"> </w:t>
      </w:r>
      <w:r w:rsidRPr="00354BA1">
        <w:t>CR PACK</w:t>
      </w:r>
      <w:r>
        <w:t xml:space="preserve"> </w:t>
      </w:r>
      <w:r w:rsidRPr="00354BA1">
        <w:t>Approval</w:t>
      </w:r>
      <w:r>
        <w:t xml:space="preserve"> </w:t>
      </w:r>
      <w:r w:rsidRPr="00354BA1">
        <w:t>Rel-15 CRs on Management and orchestration of 5G networks and network slicing</w:t>
      </w:r>
      <w:r>
        <w:t xml:space="preserve"> </w:t>
      </w:r>
      <w:r w:rsidRPr="00354BA1">
        <w:t>SA WG5</w:t>
      </w:r>
    </w:p>
    <w:p w14:paraId="4E5B387E" w14:textId="5E2FA1F7"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SP-200500</w:t>
      </w:r>
      <w:r>
        <w:rPr>
          <w:color w:val="0000FF"/>
        </w:rPr>
        <w:t xml:space="preserve"> </w:t>
      </w:r>
      <w:r w:rsidRPr="00354BA1">
        <w:t>CR PACK</w:t>
      </w:r>
      <w:r>
        <w:t xml:space="preserve"> </w:t>
      </w:r>
      <w:r w:rsidRPr="00354BA1">
        <w:t>Approval</w:t>
      </w:r>
      <w:r>
        <w:t xml:space="preserve"> </w:t>
      </w:r>
      <w:r w:rsidRPr="00354BA1">
        <w:t>Rel-16 CRs on Integration of ONAP and 3GPP 5G management framework</w:t>
      </w:r>
      <w:r>
        <w:t xml:space="preserve"> </w:t>
      </w:r>
      <w:r w:rsidRPr="00354BA1">
        <w:t>SA WG5</w:t>
      </w:r>
    </w:p>
    <w:p w14:paraId="1C931783" w14:textId="65589963"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SP-200501</w:t>
      </w:r>
      <w:r>
        <w:rPr>
          <w:color w:val="0000FF"/>
        </w:rPr>
        <w:t xml:space="preserve"> </w:t>
      </w:r>
      <w:r w:rsidRPr="00354BA1">
        <w:t>CR PACK</w:t>
      </w:r>
      <w:r>
        <w:t xml:space="preserve"> </w:t>
      </w:r>
      <w:r w:rsidRPr="00354BA1">
        <w:t>Approval</w:t>
      </w:r>
      <w:r>
        <w:t xml:space="preserve"> </w:t>
      </w:r>
      <w:r w:rsidRPr="00354BA1">
        <w:t>Rel-15 CRs on Fault Supervision for 5G networks and network slicing</w:t>
      </w:r>
      <w:r>
        <w:t xml:space="preserve"> </w:t>
      </w:r>
      <w:r w:rsidRPr="00354BA1">
        <w:t>SA WG5</w:t>
      </w:r>
    </w:p>
    <w:p w14:paraId="4E7DBA49" w14:textId="64D34500"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SP-20050</w:t>
      </w:r>
      <w:r>
        <w:rPr>
          <w:color w:val="0000FF"/>
        </w:rPr>
        <w:t>2</w:t>
      </w:r>
      <w:r w:rsidRPr="00354BA1">
        <w:t xml:space="preserve"> CR PACK</w:t>
      </w:r>
      <w:r>
        <w:t xml:space="preserve"> </w:t>
      </w:r>
      <w:r w:rsidRPr="00354BA1">
        <w:t>Approval</w:t>
      </w:r>
      <w:r>
        <w:t xml:space="preserve"> Rel-16 CRs on Enhancement of performance assurance for 5G networks including network slicing batch 1 </w:t>
      </w:r>
      <w:r w:rsidRPr="00354BA1">
        <w:t>SA WG5</w:t>
      </w:r>
    </w:p>
    <w:p w14:paraId="51F9B8FB" w14:textId="6012459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SP-200503</w:t>
      </w:r>
      <w:r>
        <w:rPr>
          <w:color w:val="0000FF"/>
        </w:rPr>
        <w:t xml:space="preserve"> </w:t>
      </w:r>
      <w:r w:rsidRPr="00354BA1">
        <w:t>CR PACK</w:t>
      </w:r>
      <w:r>
        <w:t xml:space="preserve"> </w:t>
      </w:r>
      <w:r w:rsidRPr="00354BA1">
        <w:t>Approval</w:t>
      </w:r>
      <w:r>
        <w:t xml:space="preserve"> </w:t>
      </w:r>
      <w:r w:rsidRPr="00354BA1">
        <w:t>Rel-16 CRs on Enhancement of performance assurance for 5G networks including network slicing batch 2</w:t>
      </w:r>
      <w:r>
        <w:t xml:space="preserve"> </w:t>
      </w:r>
      <w:r w:rsidRPr="00354BA1">
        <w:t>SA WG5</w:t>
      </w:r>
    </w:p>
    <w:p w14:paraId="743A5E74" w14:textId="274AB87B"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SP-200504</w:t>
      </w:r>
      <w:r>
        <w:rPr>
          <w:color w:val="0000FF"/>
        </w:rPr>
        <w:t xml:space="preserve"> </w:t>
      </w:r>
      <w:r w:rsidRPr="00354BA1">
        <w:t>CR PACK</w:t>
      </w:r>
      <w:r>
        <w:t xml:space="preserve"> </w:t>
      </w:r>
      <w:r w:rsidRPr="00354BA1">
        <w:t>Approval</w:t>
      </w:r>
      <w:r>
        <w:t xml:space="preserve"> </w:t>
      </w:r>
      <w:r w:rsidRPr="00354BA1">
        <w:t>Rel-15 CRs on REST Solution Sets (normative work)</w:t>
      </w:r>
      <w:r>
        <w:t xml:space="preserve"> </w:t>
      </w:r>
      <w:r w:rsidRPr="00354BA1">
        <w:t>SA WG5</w:t>
      </w:r>
    </w:p>
    <w:p w14:paraId="7E469035" w14:textId="6DD2D62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SP-200505</w:t>
      </w:r>
      <w:r>
        <w:rPr>
          <w:color w:val="0000FF"/>
        </w:rPr>
        <w:t xml:space="preserve"> </w:t>
      </w:r>
      <w:r w:rsidRPr="00354BA1">
        <w:t>CR PACK</w:t>
      </w:r>
      <w:r>
        <w:t xml:space="preserve"> </w:t>
      </w:r>
      <w:r w:rsidRPr="00354BA1">
        <w:t>Approval</w:t>
      </w:r>
      <w:r>
        <w:t xml:space="preserve"> </w:t>
      </w:r>
      <w:r w:rsidRPr="00354BA1">
        <w:t>Rel-16 CRs on Charging Aspect for 5WWC</w:t>
      </w:r>
      <w:r>
        <w:t xml:space="preserve"> </w:t>
      </w:r>
      <w:r w:rsidRPr="00354BA1">
        <w:t>SA WG5</w:t>
      </w:r>
    </w:p>
    <w:p w14:paraId="74173C0F" w14:textId="31A25E28"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SP-200506</w:t>
      </w:r>
      <w:r>
        <w:rPr>
          <w:color w:val="0000FF"/>
        </w:rPr>
        <w:t xml:space="preserve"> </w:t>
      </w:r>
      <w:r w:rsidRPr="00354BA1">
        <w:t>CR PACK</w:t>
      </w:r>
      <w:r>
        <w:t xml:space="preserve"> </w:t>
      </w:r>
      <w:r w:rsidRPr="00354BA1">
        <w:t>Approval</w:t>
      </w:r>
      <w:r>
        <w:t xml:space="preserve"> </w:t>
      </w:r>
      <w:r w:rsidRPr="00354BA1">
        <w:t>Rel-16 CRs on Charging Enhancement of 5GC interworking with EPC</w:t>
      </w:r>
      <w:r>
        <w:t xml:space="preserve"> </w:t>
      </w:r>
      <w:r w:rsidRPr="00354BA1">
        <w:t>SA WG5</w:t>
      </w:r>
    </w:p>
    <w:p w14:paraId="3A680090" w14:textId="59BB0B9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SP-200507</w:t>
      </w:r>
      <w:r>
        <w:rPr>
          <w:color w:val="0000FF"/>
        </w:rPr>
        <w:t xml:space="preserve"> </w:t>
      </w:r>
      <w:r w:rsidRPr="00354BA1">
        <w:t>CR PACK</w:t>
      </w:r>
      <w:r>
        <w:t xml:space="preserve"> </w:t>
      </w:r>
      <w:r w:rsidRPr="00354BA1">
        <w:t>Approval</w:t>
      </w:r>
      <w:r>
        <w:t xml:space="preserve"> </w:t>
      </w:r>
      <w:r w:rsidRPr="00354BA1">
        <w:t>Rel-16 CRs on Charging aspects of ETSUN</w:t>
      </w:r>
      <w:r>
        <w:t xml:space="preserve"> </w:t>
      </w:r>
      <w:r w:rsidRPr="00354BA1">
        <w:t>SA WG5</w:t>
      </w:r>
    </w:p>
    <w:p w14:paraId="42EA6A8E" w14:textId="614951C8"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SP-200508</w:t>
      </w:r>
      <w:r>
        <w:rPr>
          <w:color w:val="0000FF"/>
        </w:rPr>
        <w:t xml:space="preserve"> </w:t>
      </w:r>
      <w:r w:rsidRPr="00354BA1">
        <w:t>CR PACK</w:t>
      </w:r>
      <w:r>
        <w:t xml:space="preserve"> </w:t>
      </w:r>
      <w:r w:rsidRPr="00354BA1">
        <w:t>Approval</w:t>
      </w:r>
      <w:r>
        <w:t xml:space="preserve"> </w:t>
      </w:r>
      <w:r w:rsidRPr="00354BA1">
        <w:t>Rel-16 CRs on CHF-controlled quota management</w:t>
      </w:r>
      <w:r>
        <w:t xml:space="preserve"> </w:t>
      </w:r>
      <w:r w:rsidRPr="00354BA1">
        <w:t>SA WG5</w:t>
      </w:r>
    </w:p>
    <w:p w14:paraId="3606A60C" w14:textId="26E4A95E"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SP-200509</w:t>
      </w:r>
      <w:r>
        <w:rPr>
          <w:color w:val="0000FF"/>
        </w:rPr>
        <w:t xml:space="preserve"> </w:t>
      </w:r>
      <w:r w:rsidRPr="00354BA1">
        <w:t>CR PACK</w:t>
      </w:r>
      <w:r>
        <w:t xml:space="preserve"> </w:t>
      </w:r>
      <w:r w:rsidRPr="00354BA1">
        <w:t>Approval</w:t>
      </w:r>
      <w:r>
        <w:t xml:space="preserve"> </w:t>
      </w:r>
      <w:r w:rsidRPr="00354BA1">
        <w:t>Rel-16 CRs on Charging AMF in 5G System Architecture Phase 1</w:t>
      </w:r>
      <w:r>
        <w:t xml:space="preserve"> </w:t>
      </w:r>
      <w:r w:rsidRPr="00354BA1">
        <w:t>SA WG5</w:t>
      </w:r>
    </w:p>
    <w:p w14:paraId="381CF9BE" w14:textId="0AA29E1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SP-200510</w:t>
      </w:r>
      <w:r>
        <w:rPr>
          <w:color w:val="0000FF"/>
        </w:rPr>
        <w:t xml:space="preserve"> </w:t>
      </w:r>
      <w:r w:rsidRPr="00354BA1">
        <w:t>CR PACK</w:t>
      </w:r>
      <w:r>
        <w:t xml:space="preserve"> </w:t>
      </w:r>
      <w:r w:rsidRPr="00354BA1">
        <w:t>Approval</w:t>
      </w:r>
      <w:r>
        <w:t xml:space="preserve"> </w:t>
      </w:r>
      <w:r w:rsidRPr="00354BA1">
        <w:t>Rel-15 CRs on Service Based Interface for 5G Charging</w:t>
      </w:r>
      <w:r>
        <w:t xml:space="preserve"> </w:t>
      </w:r>
      <w:r w:rsidRPr="00354BA1">
        <w:t>SA WG5</w:t>
      </w:r>
    </w:p>
    <w:p w14:paraId="4AA5D0A1" w14:textId="4541B700"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SP-200511</w:t>
      </w:r>
      <w:r>
        <w:rPr>
          <w:color w:val="0000FF"/>
        </w:rPr>
        <w:t xml:space="preserve"> </w:t>
      </w:r>
      <w:r w:rsidRPr="00354BA1">
        <w:t>CR PACK</w:t>
      </w:r>
      <w:r>
        <w:t xml:space="preserve"> </w:t>
      </w:r>
      <w:r w:rsidRPr="00354BA1">
        <w:t>Approval</w:t>
      </w:r>
      <w:r>
        <w:t xml:space="preserve"> </w:t>
      </w:r>
      <w:r w:rsidRPr="00354BA1">
        <w:t>Rel-16 CRs on Network Slice Performance and Analytics Charging in 5G System</w:t>
      </w:r>
      <w:r>
        <w:t xml:space="preserve"> </w:t>
      </w:r>
      <w:r w:rsidRPr="00354BA1">
        <w:t>SA WG5</w:t>
      </w:r>
    </w:p>
    <w:p w14:paraId="56418BD3" w14:textId="4A791233"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SP-200512</w:t>
      </w:r>
      <w:r>
        <w:rPr>
          <w:color w:val="0000FF"/>
        </w:rPr>
        <w:t xml:space="preserve"> </w:t>
      </w:r>
      <w:r w:rsidRPr="00354BA1">
        <w:t>CR PACK</w:t>
      </w:r>
      <w:r>
        <w:t xml:space="preserve"> </w:t>
      </w:r>
      <w:r w:rsidRPr="00354BA1">
        <w:t>Approval</w:t>
      </w:r>
      <w:r>
        <w:t xml:space="preserve"> </w:t>
      </w:r>
      <w:r w:rsidRPr="00354BA1">
        <w:t>Rel-16 CRs on Management of MDT in 5G</w:t>
      </w:r>
      <w:r>
        <w:t xml:space="preserve"> </w:t>
      </w:r>
      <w:r w:rsidRPr="00354BA1">
        <w:t>SA WG5</w:t>
      </w:r>
    </w:p>
    <w:p w14:paraId="2B9E079A" w14:textId="33A681A2"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SP-200514</w:t>
      </w:r>
      <w:r>
        <w:rPr>
          <w:color w:val="0000FF"/>
        </w:rPr>
        <w:t xml:space="preserve"> </w:t>
      </w:r>
      <w:r w:rsidRPr="00354BA1">
        <w:t>WI EXCEPTION REQUEST</w:t>
      </w:r>
      <w:r>
        <w:t xml:space="preserve"> </w:t>
      </w:r>
      <w:r w:rsidRPr="00354BA1">
        <w:t>Approval</w:t>
      </w:r>
      <w:r>
        <w:t xml:space="preserve"> </w:t>
      </w:r>
      <w:r w:rsidRPr="00354BA1">
        <w:t>Rel-16 Work Item Exception for SON_5G</w:t>
      </w:r>
      <w:r>
        <w:t xml:space="preserve"> </w:t>
      </w:r>
      <w:r w:rsidRPr="00354BA1">
        <w:t>SA WG5</w:t>
      </w:r>
    </w:p>
    <w:p w14:paraId="689672A3" w14:textId="34593E43"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lastRenderedPageBreak/>
        <w:t>SP-200519</w:t>
      </w:r>
      <w:r>
        <w:rPr>
          <w:color w:val="0000FF"/>
        </w:rPr>
        <w:t xml:space="preserve"> </w:t>
      </w:r>
      <w:r w:rsidRPr="00354BA1">
        <w:t>WID REVISED</w:t>
      </w:r>
      <w:r>
        <w:t xml:space="preserve"> </w:t>
      </w:r>
      <w:r w:rsidRPr="00354BA1">
        <w:t>Approval</w:t>
      </w:r>
      <w:r>
        <w:t xml:space="preserve"> </w:t>
      </w:r>
      <w:r w:rsidRPr="00354BA1">
        <w:t>Revised WID: Stage 2 of Multimedia Priority Service (MPS) Phase 2.</w:t>
      </w:r>
      <w:r>
        <w:t xml:space="preserve"> </w:t>
      </w:r>
      <w:proofErr w:type="spellStart"/>
      <w:r w:rsidRPr="00354BA1">
        <w:t>Perspecta</w:t>
      </w:r>
      <w:proofErr w:type="spellEnd"/>
      <w:r w:rsidRPr="00354BA1">
        <w:t xml:space="preserve"> Labs</w:t>
      </w:r>
    </w:p>
    <w:p w14:paraId="6EB8D34B" w14:textId="106C7AB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SP-200552</w:t>
      </w:r>
      <w:r>
        <w:rPr>
          <w:color w:val="0000FF"/>
        </w:rPr>
        <w:t xml:space="preserve"> </w:t>
      </w:r>
      <w:r w:rsidRPr="00354BA1">
        <w:t>CR PACK</w:t>
      </w:r>
      <w:r>
        <w:t xml:space="preserve"> </w:t>
      </w:r>
      <w:r w:rsidRPr="00354BA1">
        <w:t>Approval</w:t>
      </w:r>
      <w:r>
        <w:t xml:space="preserve"> </w:t>
      </w:r>
      <w:r w:rsidRPr="00354BA1">
        <w:t>CRs to 23.167, 23.237, 23.401, 23.501, 23.502, 23.503 (TEI16, Rel-16)</w:t>
      </w:r>
      <w:r>
        <w:t xml:space="preserve"> </w:t>
      </w:r>
      <w:r w:rsidRPr="00354BA1">
        <w:t>SA WG2</w:t>
      </w:r>
    </w:p>
    <w:p w14:paraId="438EDCA8" w14:textId="66FEB0E2"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SP-200560</w:t>
      </w:r>
      <w:r>
        <w:rPr>
          <w:color w:val="0000FF"/>
        </w:rPr>
        <w:t xml:space="preserve"> </w:t>
      </w:r>
      <w:r w:rsidRPr="00354BA1">
        <w:t>CR PACK</w:t>
      </w:r>
      <w:r>
        <w:t xml:space="preserve"> </w:t>
      </w:r>
      <w:r w:rsidRPr="00354BA1">
        <w:t>Approval</w:t>
      </w:r>
      <w:r>
        <w:t xml:space="preserve"> </w:t>
      </w:r>
      <w:r w:rsidRPr="00354BA1">
        <w:t>SA WG1 CRs on MONASTERY2</w:t>
      </w:r>
      <w:r>
        <w:t xml:space="preserve"> </w:t>
      </w:r>
      <w:r w:rsidRPr="00354BA1">
        <w:t>SA WG1</w:t>
      </w:r>
    </w:p>
    <w:p w14:paraId="5AB3EEF9" w14:textId="75DF8DA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SP-200561</w:t>
      </w:r>
      <w:r>
        <w:rPr>
          <w:color w:val="0000FF"/>
        </w:rPr>
        <w:t xml:space="preserve"> </w:t>
      </w:r>
      <w:r w:rsidRPr="00354BA1">
        <w:t>CR PACK</w:t>
      </w:r>
      <w:r>
        <w:t xml:space="preserve"> </w:t>
      </w:r>
      <w:r w:rsidRPr="00354BA1">
        <w:t>Approval</w:t>
      </w:r>
      <w:r>
        <w:t xml:space="preserve"> </w:t>
      </w:r>
      <w:r w:rsidRPr="00354BA1">
        <w:t>SA WG1 CRs on SMARTER_Ph2</w:t>
      </w:r>
      <w:r>
        <w:t xml:space="preserve"> </w:t>
      </w:r>
      <w:r w:rsidRPr="00354BA1">
        <w:t>SA WG1</w:t>
      </w:r>
    </w:p>
    <w:p w14:paraId="43E3AD69" w14:textId="799C98E1"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SP-200562</w:t>
      </w:r>
      <w:r>
        <w:rPr>
          <w:color w:val="0000FF"/>
        </w:rPr>
        <w:t xml:space="preserve"> </w:t>
      </w:r>
      <w:r w:rsidRPr="00354BA1">
        <w:t>CR PACK</w:t>
      </w:r>
      <w:r>
        <w:t xml:space="preserve"> </w:t>
      </w:r>
      <w:r w:rsidRPr="00354BA1">
        <w:t>Approval</w:t>
      </w:r>
      <w:r>
        <w:t xml:space="preserve"> </w:t>
      </w:r>
      <w:r w:rsidRPr="00354BA1">
        <w:t xml:space="preserve">SA WG1 CRs on </w:t>
      </w:r>
      <w:proofErr w:type="spellStart"/>
      <w:r w:rsidRPr="00354BA1">
        <w:t>cyberCAV</w:t>
      </w:r>
      <w:proofErr w:type="spellEnd"/>
      <w:r>
        <w:t xml:space="preserve"> </w:t>
      </w:r>
      <w:r w:rsidRPr="00354BA1">
        <w:t>SA WG1</w:t>
      </w:r>
    </w:p>
    <w:p w14:paraId="10805EA7" w14:textId="6B3A292F"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SP-200563</w:t>
      </w:r>
      <w:r>
        <w:rPr>
          <w:color w:val="0000FF"/>
        </w:rPr>
        <w:t xml:space="preserve"> </w:t>
      </w:r>
      <w:r w:rsidRPr="00354BA1">
        <w:t>CR PACK</w:t>
      </w:r>
      <w:r>
        <w:t xml:space="preserve"> </w:t>
      </w:r>
      <w:r w:rsidRPr="00354BA1">
        <w:t>Approval</w:t>
      </w:r>
      <w:r>
        <w:t xml:space="preserve"> </w:t>
      </w:r>
      <w:r w:rsidRPr="00354BA1">
        <w:t>SA WG1 CRs on TEI16</w:t>
      </w:r>
      <w:r>
        <w:t xml:space="preserve"> </w:t>
      </w:r>
      <w:r w:rsidRPr="00354BA1">
        <w:t>SA WG1</w:t>
      </w:r>
    </w:p>
    <w:p w14:paraId="27BBE76A" w14:textId="6B24052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SP-200565</w:t>
      </w:r>
      <w:r>
        <w:rPr>
          <w:color w:val="0000FF"/>
        </w:rPr>
        <w:t xml:space="preserve"> </w:t>
      </w:r>
      <w:r w:rsidRPr="00354BA1">
        <w:t>CR PACK</w:t>
      </w:r>
      <w:r>
        <w:t xml:space="preserve"> </w:t>
      </w:r>
      <w:r w:rsidRPr="00354BA1">
        <w:t>Approval</w:t>
      </w:r>
      <w:r>
        <w:t xml:space="preserve"> </w:t>
      </w:r>
      <w:r w:rsidRPr="00354BA1">
        <w:t>SA WG1 CRs on AVPROD</w:t>
      </w:r>
      <w:r>
        <w:t xml:space="preserve"> </w:t>
      </w:r>
      <w:r w:rsidRPr="00354BA1">
        <w:t>SA WG1</w:t>
      </w:r>
    </w:p>
    <w:p w14:paraId="6EA99091" w14:textId="2AD2341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SP-200566</w:t>
      </w:r>
      <w:r>
        <w:rPr>
          <w:color w:val="0000FF"/>
        </w:rPr>
        <w:t xml:space="preserve"> </w:t>
      </w:r>
      <w:r w:rsidRPr="00354BA1">
        <w:t>CR PACK</w:t>
      </w:r>
      <w:r>
        <w:t xml:space="preserve"> </w:t>
      </w:r>
      <w:r w:rsidRPr="00354BA1">
        <w:t>Approval</w:t>
      </w:r>
      <w:r>
        <w:t xml:space="preserve"> </w:t>
      </w:r>
      <w:r w:rsidRPr="00354BA1">
        <w:t xml:space="preserve">SA WG1 CRs on </w:t>
      </w:r>
      <w:proofErr w:type="spellStart"/>
      <w:r w:rsidRPr="00354BA1">
        <w:t>FS_eCAV</w:t>
      </w:r>
      <w:proofErr w:type="spellEnd"/>
      <w:r>
        <w:t xml:space="preserve"> </w:t>
      </w:r>
      <w:r w:rsidRPr="00354BA1">
        <w:t>SA WG1</w:t>
      </w:r>
    </w:p>
    <w:p w14:paraId="7A1BFA51" w14:textId="7C5C42D8"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SP-200567</w:t>
      </w:r>
      <w:r>
        <w:rPr>
          <w:color w:val="0000FF"/>
        </w:rPr>
        <w:t xml:space="preserve"> </w:t>
      </w:r>
      <w:r w:rsidRPr="00354BA1">
        <w:t>CR PACK</w:t>
      </w:r>
      <w:r>
        <w:t xml:space="preserve"> </w:t>
      </w:r>
      <w:r w:rsidRPr="00354BA1">
        <w:t>Approval</w:t>
      </w:r>
      <w:r>
        <w:t xml:space="preserve"> </w:t>
      </w:r>
      <w:r w:rsidRPr="00354BA1">
        <w:t xml:space="preserve">SA WG1 CRs on </w:t>
      </w:r>
      <w:proofErr w:type="spellStart"/>
      <w:r w:rsidRPr="00354BA1">
        <w:t>eCAV</w:t>
      </w:r>
      <w:proofErr w:type="spellEnd"/>
      <w:r>
        <w:t xml:space="preserve"> </w:t>
      </w:r>
      <w:r w:rsidRPr="00354BA1">
        <w:t>SA WG1</w:t>
      </w:r>
    </w:p>
    <w:p w14:paraId="1E5EE825" w14:textId="4798D75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SP-200568</w:t>
      </w:r>
      <w:r>
        <w:rPr>
          <w:color w:val="0000FF"/>
        </w:rPr>
        <w:t xml:space="preserve"> </w:t>
      </w:r>
      <w:r w:rsidRPr="00354BA1">
        <w:t>CR PACK</w:t>
      </w:r>
      <w:r>
        <w:t xml:space="preserve"> </w:t>
      </w:r>
      <w:r w:rsidRPr="00354BA1">
        <w:t>Approval</w:t>
      </w:r>
      <w:r>
        <w:t xml:space="preserve"> </w:t>
      </w:r>
      <w:r w:rsidRPr="00354BA1">
        <w:t>SA WG1 CRs on CMED</w:t>
      </w:r>
      <w:r>
        <w:t xml:space="preserve"> </w:t>
      </w:r>
      <w:r w:rsidRPr="00354BA1">
        <w:t>SA WG1</w:t>
      </w:r>
    </w:p>
    <w:p w14:paraId="39FC8A84" w14:textId="476E0FC2"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SP-200569</w:t>
      </w:r>
      <w:r>
        <w:rPr>
          <w:color w:val="0000FF"/>
        </w:rPr>
        <w:t xml:space="preserve"> </w:t>
      </w:r>
      <w:r w:rsidRPr="00354BA1">
        <w:t>CR PACK</w:t>
      </w:r>
      <w:r>
        <w:t xml:space="preserve"> </w:t>
      </w:r>
      <w:r w:rsidRPr="00354BA1">
        <w:t>Approval</w:t>
      </w:r>
      <w:r>
        <w:t xml:space="preserve"> </w:t>
      </w:r>
      <w:r w:rsidRPr="00354BA1">
        <w:t>SA WG1 CRs on TEI17</w:t>
      </w:r>
      <w:r>
        <w:t xml:space="preserve"> </w:t>
      </w:r>
      <w:r w:rsidRPr="00354BA1">
        <w:t>SA WG1</w:t>
      </w:r>
    </w:p>
    <w:p w14:paraId="285AB0D6" w14:textId="2334D7AD"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SP-200571</w:t>
      </w:r>
      <w:r>
        <w:rPr>
          <w:color w:val="0000FF"/>
        </w:rPr>
        <w:t xml:space="preserve"> </w:t>
      </w:r>
      <w:r w:rsidRPr="00354BA1">
        <w:t>SID NEW</w:t>
      </w:r>
      <w:r>
        <w:t xml:space="preserve"> </w:t>
      </w:r>
      <w:r w:rsidRPr="00354BA1">
        <w:t>Approval</w:t>
      </w:r>
      <w:r>
        <w:t xml:space="preserve"> </w:t>
      </w:r>
      <w:r w:rsidRPr="00354BA1">
        <w:t>New SID on Enhanced Access to and Support of Network Slice (FS_EASNS)</w:t>
      </w:r>
      <w:r>
        <w:t xml:space="preserve"> </w:t>
      </w:r>
      <w:r w:rsidRPr="00354BA1">
        <w:t>SA WG1</w:t>
      </w:r>
    </w:p>
    <w:p w14:paraId="3A3ED523" w14:textId="73C80799"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SP-200572</w:t>
      </w:r>
      <w:r>
        <w:rPr>
          <w:color w:val="0000FF"/>
        </w:rPr>
        <w:t xml:space="preserve"> </w:t>
      </w:r>
      <w:r w:rsidRPr="00354BA1">
        <w:t>SID NEW</w:t>
      </w:r>
      <w:r>
        <w:t xml:space="preserve"> </w:t>
      </w:r>
      <w:r w:rsidRPr="00354BA1">
        <w:t>Approval</w:t>
      </w:r>
      <w:r>
        <w:t xml:space="preserve"> </w:t>
      </w:r>
      <w:r w:rsidRPr="00354BA1">
        <w:t>New SID on Off-Network for Rail (</w:t>
      </w:r>
      <w:proofErr w:type="spellStart"/>
      <w:r w:rsidRPr="00354BA1">
        <w:t>FS_OffNetRail</w:t>
      </w:r>
      <w:proofErr w:type="spellEnd"/>
      <w:r w:rsidRPr="00354BA1">
        <w:t>)</w:t>
      </w:r>
      <w:r>
        <w:t xml:space="preserve"> </w:t>
      </w:r>
      <w:r w:rsidRPr="00354BA1">
        <w:t>SA WG1</w:t>
      </w:r>
    </w:p>
    <w:p w14:paraId="17837FED" w14:textId="48954854"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SP-200573</w:t>
      </w:r>
      <w:r>
        <w:rPr>
          <w:color w:val="0000FF"/>
        </w:rPr>
        <w:t xml:space="preserve"> </w:t>
      </w:r>
      <w:r w:rsidRPr="00354BA1">
        <w:t>SID NEW</w:t>
      </w:r>
      <w:r>
        <w:t xml:space="preserve"> </w:t>
      </w:r>
      <w:r w:rsidRPr="00354BA1">
        <w:t>Approval</w:t>
      </w:r>
      <w:r>
        <w:t xml:space="preserve"> </w:t>
      </w:r>
      <w:r w:rsidRPr="00354BA1">
        <w:t>New SID on 5G Timing Resiliency System (FS_5TRS)</w:t>
      </w:r>
      <w:r>
        <w:t xml:space="preserve"> </w:t>
      </w:r>
      <w:r w:rsidRPr="00354BA1">
        <w:t>SA WG1</w:t>
      </w:r>
    </w:p>
    <w:p w14:paraId="2ACF6344" w14:textId="67814941"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SP-200574</w:t>
      </w:r>
      <w:r>
        <w:rPr>
          <w:color w:val="0000FF"/>
        </w:rPr>
        <w:t xml:space="preserve"> </w:t>
      </w:r>
      <w:r w:rsidRPr="00354BA1">
        <w:t>SID NEW</w:t>
      </w:r>
      <w:r>
        <w:t xml:space="preserve"> </w:t>
      </w:r>
      <w:r w:rsidRPr="00354BA1">
        <w:t>Approval</w:t>
      </w:r>
      <w:r>
        <w:t xml:space="preserve"> </w:t>
      </w:r>
      <w:r w:rsidRPr="00354BA1">
        <w:t>New SID on 5G Smart Energy and Infrastructure (FS_5GSEI)</w:t>
      </w:r>
      <w:r>
        <w:t xml:space="preserve"> </w:t>
      </w:r>
      <w:r w:rsidRPr="00354BA1">
        <w:t>SA WG1</w:t>
      </w:r>
    </w:p>
    <w:p w14:paraId="711FFC12" w14:textId="32D13C7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SP-200575</w:t>
      </w:r>
      <w:r>
        <w:rPr>
          <w:color w:val="0000FF"/>
        </w:rPr>
        <w:t xml:space="preserve"> </w:t>
      </w:r>
      <w:r w:rsidRPr="00354BA1">
        <w:t>SID NEW</w:t>
      </w:r>
      <w:r>
        <w:t xml:space="preserve"> </w:t>
      </w:r>
      <w:r w:rsidRPr="00354BA1">
        <w:t>Approval</w:t>
      </w:r>
      <w:r>
        <w:t xml:space="preserve"> </w:t>
      </w:r>
      <w:r w:rsidRPr="00354BA1">
        <w:t>New SID on Ranging-based Services (</w:t>
      </w:r>
      <w:proofErr w:type="spellStart"/>
      <w:r w:rsidRPr="00354BA1">
        <w:t>FS_Ranging</w:t>
      </w:r>
      <w:proofErr w:type="spellEnd"/>
      <w:r w:rsidRPr="00354BA1">
        <w:t>)</w:t>
      </w:r>
      <w:r>
        <w:t xml:space="preserve"> </w:t>
      </w:r>
      <w:r w:rsidRPr="00354BA1">
        <w:t>SA WG1</w:t>
      </w:r>
    </w:p>
    <w:p w14:paraId="73162C9B" w14:textId="32F840C5"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SP-200576</w:t>
      </w:r>
      <w:r>
        <w:rPr>
          <w:color w:val="0000FF"/>
        </w:rPr>
        <w:t xml:space="preserve"> </w:t>
      </w:r>
      <w:r w:rsidRPr="00354BA1">
        <w:t>SID NEW</w:t>
      </w:r>
      <w:r>
        <w:t xml:space="preserve"> </w:t>
      </w:r>
      <w:r w:rsidRPr="00354BA1">
        <w:t>Approval</w:t>
      </w:r>
      <w:r>
        <w:t xml:space="preserve"> </w:t>
      </w:r>
      <w:r w:rsidRPr="00354BA1">
        <w:t>New SID on Enhancements for Residential 5G (</w:t>
      </w:r>
      <w:proofErr w:type="spellStart"/>
      <w:r w:rsidRPr="00354BA1">
        <w:t>FS_Resident</w:t>
      </w:r>
      <w:proofErr w:type="spellEnd"/>
      <w:r w:rsidRPr="00354BA1">
        <w:t>)</w:t>
      </w:r>
      <w:r>
        <w:t xml:space="preserve"> </w:t>
      </w:r>
      <w:r w:rsidRPr="00354BA1">
        <w:t>SA WG1</w:t>
      </w:r>
    </w:p>
    <w:p w14:paraId="34BA3011" w14:textId="3D66FD4F"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SP-200578</w:t>
      </w:r>
      <w:r>
        <w:rPr>
          <w:color w:val="0000FF"/>
        </w:rPr>
        <w:t xml:space="preserve"> </w:t>
      </w:r>
      <w:r w:rsidRPr="00354BA1">
        <w:t>SID REVISED</w:t>
      </w:r>
      <w:r>
        <w:t xml:space="preserve"> </w:t>
      </w:r>
      <w:r w:rsidRPr="00354BA1">
        <w:t>Approval</w:t>
      </w:r>
      <w:r>
        <w:t xml:space="preserve"> </w:t>
      </w:r>
      <w:r w:rsidRPr="00354BA1">
        <w:t>Revised SID on FS_FRMCS3</w:t>
      </w:r>
      <w:r>
        <w:t xml:space="preserve"> </w:t>
      </w:r>
      <w:r w:rsidRPr="00354BA1">
        <w:t>SA WG1</w:t>
      </w:r>
    </w:p>
    <w:p w14:paraId="65D2DC75" w14:textId="05CB414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SP-200585</w:t>
      </w:r>
      <w:r>
        <w:rPr>
          <w:color w:val="0000FF"/>
        </w:rPr>
        <w:t xml:space="preserve"> </w:t>
      </w:r>
      <w:r w:rsidRPr="00354BA1">
        <w:t>CR PACK</w:t>
      </w:r>
      <w:r>
        <w:t xml:space="preserve"> </w:t>
      </w:r>
      <w:r w:rsidRPr="00354BA1">
        <w:t>Approval</w:t>
      </w:r>
      <w:r>
        <w:t xml:space="preserve"> </w:t>
      </w:r>
      <w:r w:rsidRPr="00354BA1">
        <w:t>CRs to Update the test vectors [EVS codec]</w:t>
      </w:r>
      <w:r>
        <w:t xml:space="preserve"> </w:t>
      </w:r>
      <w:r w:rsidRPr="00354BA1">
        <w:t>SA WG4</w:t>
      </w:r>
      <w:r>
        <w:t xml:space="preserve"> (</w:t>
      </w:r>
      <w:r w:rsidRPr="00354BA1">
        <w:rPr>
          <w:color w:val="0000FF"/>
        </w:rPr>
        <w:t>Partially approved</w:t>
      </w:r>
      <w:r>
        <w:t>)</w:t>
      </w:r>
    </w:p>
    <w:p w14:paraId="65605E00" w14:textId="3F763DDC" w:rsidR="00354BA1" w:rsidRPr="00354BA1" w:rsidRDefault="00354BA1" w:rsidP="00354BA1">
      <w:pPr>
        <w:pBdr>
          <w:top w:val="single" w:sz="4" w:space="1" w:color="auto"/>
          <w:left w:val="single" w:sz="4" w:space="1" w:color="auto"/>
          <w:bottom w:val="single" w:sz="4" w:space="1" w:color="auto"/>
          <w:right w:val="single" w:sz="4" w:space="1" w:color="auto"/>
        </w:pBdr>
      </w:pPr>
      <w:r w:rsidRPr="00354BA1">
        <w:rPr>
          <w:color w:val="0000FF"/>
        </w:rPr>
        <w:t>SP-200595</w:t>
      </w:r>
      <w:r>
        <w:rPr>
          <w:color w:val="0000FF"/>
        </w:rPr>
        <w:t xml:space="preserve"> </w:t>
      </w:r>
      <w:r w:rsidRPr="00354BA1">
        <w:t>CR PACK</w:t>
      </w:r>
      <w:r>
        <w:t xml:space="preserve"> </w:t>
      </w:r>
      <w:r w:rsidRPr="00354BA1">
        <w:t>Approval</w:t>
      </w:r>
      <w:r>
        <w:t xml:space="preserve"> </w:t>
      </w:r>
      <w:r w:rsidRPr="00354BA1">
        <w:t xml:space="preserve">CRs to </w:t>
      </w:r>
      <w:proofErr w:type="spellStart"/>
      <w:r w:rsidRPr="00354BA1">
        <w:t>QoE</w:t>
      </w:r>
      <w:proofErr w:type="spellEnd"/>
      <w:r w:rsidRPr="00354BA1">
        <w:t xml:space="preserve"> Measurement Collection [QOED]</w:t>
      </w:r>
      <w:r>
        <w:t xml:space="preserve"> </w:t>
      </w:r>
      <w:r w:rsidRPr="00354BA1">
        <w:t>SA WG4</w:t>
      </w:r>
    </w:p>
    <w:p w14:paraId="7B597E7E" w14:textId="77777777" w:rsidR="00354BA1" w:rsidRDefault="00354BA1" w:rsidP="00354BA1"/>
    <w:p w14:paraId="1C5C7148" w14:textId="5DEB7A6D" w:rsidR="00354BA1" w:rsidRPr="00354BA1" w:rsidRDefault="00354BA1" w:rsidP="00354BA1">
      <w:pPr>
        <w:pBdr>
          <w:top w:val="single" w:sz="4" w:space="1" w:color="auto"/>
          <w:left w:val="single" w:sz="4" w:space="4" w:color="auto"/>
          <w:bottom w:val="single" w:sz="4" w:space="1" w:color="auto"/>
          <w:right w:val="single" w:sz="4" w:space="4" w:color="auto"/>
        </w:pBdr>
        <w:rPr>
          <w:b/>
          <w:bCs/>
        </w:rPr>
      </w:pPr>
      <w:r w:rsidRPr="00354BA1">
        <w:rPr>
          <w:b/>
          <w:bCs/>
        </w:rPr>
        <w:t>Block Endorsed:</w:t>
      </w:r>
    </w:p>
    <w:p w14:paraId="3F302B0D" w14:textId="785ADFCB"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SP-200343</w:t>
      </w:r>
      <w:r>
        <w:rPr>
          <w:color w:val="0000FF"/>
        </w:rPr>
        <w:t xml:space="preserve"> </w:t>
      </w:r>
      <w:r w:rsidRPr="00354BA1">
        <w:t>WI SUMMARY</w:t>
      </w:r>
      <w:r>
        <w:t xml:space="preserve"> </w:t>
      </w:r>
      <w:r w:rsidRPr="00354BA1">
        <w:t>Endorsement</w:t>
      </w:r>
      <w:r>
        <w:t xml:space="preserve"> </w:t>
      </w:r>
      <w:r w:rsidRPr="00354BA1">
        <w:t>Work Item Summary for Enhancements of Public Warning System (</w:t>
      </w:r>
      <w:proofErr w:type="spellStart"/>
      <w:r w:rsidRPr="00354BA1">
        <w:t>ePWS</w:t>
      </w:r>
      <w:proofErr w:type="spellEnd"/>
      <w:r w:rsidRPr="00354BA1">
        <w:t>)</w:t>
      </w:r>
      <w:r>
        <w:t xml:space="preserve"> </w:t>
      </w:r>
      <w:proofErr w:type="spellStart"/>
      <w:r w:rsidRPr="00354BA1">
        <w:t>SyncTechno</w:t>
      </w:r>
      <w:proofErr w:type="spellEnd"/>
      <w:r w:rsidRPr="00354BA1">
        <w:t xml:space="preserve"> Inc. (Rapporteur)</w:t>
      </w:r>
    </w:p>
    <w:p w14:paraId="35F0614C" w14:textId="584D9333"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SP-200344</w:t>
      </w:r>
      <w:r>
        <w:rPr>
          <w:color w:val="0000FF"/>
        </w:rPr>
        <w:t xml:space="preserve"> </w:t>
      </w:r>
      <w:r w:rsidRPr="00354BA1">
        <w:t>WI SUMMARY</w:t>
      </w:r>
      <w:r>
        <w:t xml:space="preserve"> </w:t>
      </w:r>
      <w:r w:rsidRPr="00354BA1">
        <w:t>Endorsement</w:t>
      </w:r>
      <w:r>
        <w:t xml:space="preserve"> </w:t>
      </w:r>
      <w:r w:rsidRPr="00354BA1">
        <w:t>Work Item Summary for Maritime Communication Services over 3GPP System (MARCOM)</w:t>
      </w:r>
      <w:r>
        <w:t xml:space="preserve"> </w:t>
      </w:r>
      <w:proofErr w:type="spellStart"/>
      <w:r w:rsidRPr="00354BA1">
        <w:t>SyncTechno</w:t>
      </w:r>
      <w:proofErr w:type="spellEnd"/>
      <w:r w:rsidRPr="00354BA1">
        <w:t xml:space="preserve"> Inc. (Rapporteur)</w:t>
      </w:r>
    </w:p>
    <w:p w14:paraId="61D176B3" w14:textId="60646B31"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SP-200403</w:t>
      </w:r>
      <w:r>
        <w:rPr>
          <w:color w:val="0000FF"/>
        </w:rPr>
        <w:t xml:space="preserve"> </w:t>
      </w:r>
      <w:r w:rsidRPr="00354BA1">
        <w:t>WI SUMMARY</w:t>
      </w:r>
      <w:r>
        <w:t xml:space="preserve"> </w:t>
      </w:r>
      <w:r w:rsidRPr="00354BA1">
        <w:t>Endorsement</w:t>
      </w:r>
      <w:r>
        <w:t xml:space="preserve"> </w:t>
      </w:r>
      <w:r w:rsidRPr="00354BA1">
        <w:t xml:space="preserve">Summary for WI </w:t>
      </w:r>
      <w:proofErr w:type="spellStart"/>
      <w:r w:rsidRPr="00354BA1">
        <w:t>ANTeM</w:t>
      </w:r>
      <w:proofErr w:type="spellEnd"/>
      <w:r>
        <w:t xml:space="preserve"> </w:t>
      </w:r>
      <w:r w:rsidRPr="00354BA1">
        <w:t>HEAD acoustics GmbH</w:t>
      </w:r>
    </w:p>
    <w:p w14:paraId="3BC3A5EB" w14:textId="0CC1C953"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SP-200520</w:t>
      </w:r>
      <w:r>
        <w:rPr>
          <w:color w:val="0000FF"/>
        </w:rPr>
        <w:t xml:space="preserve"> </w:t>
      </w:r>
      <w:r w:rsidRPr="00354BA1">
        <w:t>WI SUMMARY</w:t>
      </w:r>
      <w:r>
        <w:t xml:space="preserve"> </w:t>
      </w:r>
      <w:r w:rsidRPr="00354BA1">
        <w:t>Approval</w:t>
      </w:r>
      <w:r>
        <w:t xml:space="preserve"> </w:t>
      </w:r>
      <w:r w:rsidRPr="00354BA1">
        <w:t>Summary for WI KPI reporting</w:t>
      </w:r>
      <w:r>
        <w:t xml:space="preserve"> </w:t>
      </w:r>
      <w:r w:rsidRPr="00354BA1">
        <w:t>ZTE Corporation</w:t>
      </w:r>
    </w:p>
    <w:p w14:paraId="5BC0E9A2" w14:textId="0DBEA44E"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SP-200524</w:t>
      </w:r>
      <w:r>
        <w:rPr>
          <w:color w:val="0000FF"/>
        </w:rPr>
        <w:t xml:space="preserve"> </w:t>
      </w:r>
      <w:r w:rsidRPr="00354BA1">
        <w:t>WI SUMMARY</w:t>
      </w:r>
      <w:r>
        <w:t xml:space="preserve"> </w:t>
      </w:r>
      <w:r w:rsidRPr="00354BA1">
        <w:t>Endorsement</w:t>
      </w:r>
      <w:r>
        <w:t xml:space="preserve"> </w:t>
      </w:r>
      <w:r w:rsidRPr="00354BA1">
        <w:t>Add Telecom management section to TR 21.916</w:t>
      </w:r>
      <w:r>
        <w:t xml:space="preserve"> </w:t>
      </w:r>
      <w:r w:rsidRPr="00354BA1">
        <w:t>SA WG5 Vice Chairman (Huawei), SA WG5 Chairman, SA WG5 Vice Chairman (Nokia)</w:t>
      </w:r>
    </w:p>
    <w:p w14:paraId="12CFCDB6" w14:textId="085A14C3"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SP-200525</w:t>
      </w:r>
      <w:r>
        <w:rPr>
          <w:color w:val="0000FF"/>
        </w:rPr>
        <w:t xml:space="preserve"> </w:t>
      </w:r>
      <w:r w:rsidRPr="00354BA1">
        <w:t>WI SUMMARY</w:t>
      </w:r>
      <w:r>
        <w:t xml:space="preserve"> </w:t>
      </w:r>
      <w:r w:rsidRPr="00354BA1">
        <w:t>Endorsement</w:t>
      </w:r>
      <w:r>
        <w:t xml:space="preserve"> </w:t>
      </w:r>
      <w:r w:rsidRPr="00354BA1">
        <w:t>Add WI summary of Charging Aspect for 5WWC to TR 21.916</w:t>
      </w:r>
      <w:r>
        <w:t xml:space="preserve"> </w:t>
      </w:r>
      <w:r w:rsidRPr="00354BA1">
        <w:t>Huawei Tech.(UK) Co., Ltd</w:t>
      </w:r>
    </w:p>
    <w:p w14:paraId="49137B22" w14:textId="54C63987"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SP-200526</w:t>
      </w:r>
      <w:r>
        <w:rPr>
          <w:color w:val="0000FF"/>
        </w:rPr>
        <w:t xml:space="preserve"> </w:t>
      </w:r>
      <w:r w:rsidRPr="00354BA1">
        <w:t>WI SUMMARY</w:t>
      </w:r>
      <w:r>
        <w:t xml:space="preserve"> </w:t>
      </w:r>
      <w:r w:rsidRPr="00354BA1">
        <w:t>Endorsement</w:t>
      </w:r>
      <w:r>
        <w:t xml:space="preserve"> </w:t>
      </w:r>
      <w:r w:rsidRPr="00354BA1">
        <w:t>Add WI summary of management enhancement for tenant environment support to TR 21.916</w:t>
      </w:r>
      <w:r>
        <w:t xml:space="preserve"> </w:t>
      </w:r>
      <w:r w:rsidRPr="00354BA1">
        <w:t>Huawei Tech.(UK) Co., Ltd</w:t>
      </w:r>
    </w:p>
    <w:p w14:paraId="0B67B427" w14:textId="5D876742"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SP-200531</w:t>
      </w:r>
      <w:r>
        <w:rPr>
          <w:color w:val="0000FF"/>
        </w:rPr>
        <w:t xml:space="preserve"> </w:t>
      </w:r>
      <w:r w:rsidRPr="00354BA1">
        <w:t>WI SUMMARY</w:t>
      </w:r>
      <w:r>
        <w:t xml:space="preserve"> </w:t>
      </w:r>
      <w:r w:rsidRPr="00354BA1">
        <w:t>Endorsement</w:t>
      </w:r>
      <w:r>
        <w:t xml:space="preserve"> </w:t>
      </w:r>
      <w:r w:rsidRPr="00354BA1">
        <w:t>Summary for WI Methodology for 5G management specifications</w:t>
      </w:r>
      <w:r>
        <w:t xml:space="preserve"> </w:t>
      </w:r>
      <w:r w:rsidRPr="00354BA1">
        <w:t>Ericsson LM</w:t>
      </w:r>
    </w:p>
    <w:p w14:paraId="2476E5C1" w14:textId="7D301E3E"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SP-200532</w:t>
      </w:r>
      <w:r>
        <w:rPr>
          <w:color w:val="0000FF"/>
        </w:rPr>
        <w:t xml:space="preserve"> </w:t>
      </w:r>
      <w:r w:rsidRPr="00354BA1">
        <w:t>WI SUMMARY</w:t>
      </w:r>
      <w:r>
        <w:t xml:space="preserve"> </w:t>
      </w:r>
      <w:r w:rsidRPr="00354BA1">
        <w:t>Endorsement</w:t>
      </w:r>
      <w:r>
        <w:t xml:space="preserve"> </w:t>
      </w:r>
      <w:r w:rsidRPr="00354BA1">
        <w:t>Summary for WI Closed loop SLS Assurance</w:t>
      </w:r>
      <w:r>
        <w:t xml:space="preserve"> </w:t>
      </w:r>
      <w:r w:rsidRPr="00354BA1">
        <w:t>Ericsson LM</w:t>
      </w:r>
    </w:p>
    <w:p w14:paraId="0058EFB0" w14:textId="58814BBB"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SP-200534</w:t>
      </w:r>
      <w:r>
        <w:rPr>
          <w:color w:val="0000FF"/>
        </w:rPr>
        <w:t xml:space="preserve"> </w:t>
      </w:r>
      <w:r w:rsidRPr="00354BA1">
        <w:t>WI SUMMARY</w:t>
      </w:r>
      <w:r>
        <w:t xml:space="preserve"> </w:t>
      </w:r>
      <w:r w:rsidRPr="00354BA1">
        <w:t>Endorsement</w:t>
      </w:r>
      <w:r>
        <w:t xml:space="preserve"> </w:t>
      </w:r>
      <w:r w:rsidRPr="00354BA1">
        <w:t>Summary for the SBMA trace and Streaming trace work items</w:t>
      </w:r>
      <w:r>
        <w:t xml:space="preserve"> </w:t>
      </w:r>
      <w:r w:rsidRPr="00354BA1">
        <w:t>Nokia</w:t>
      </w:r>
    </w:p>
    <w:p w14:paraId="6EEFECDB" w14:textId="746425EA"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SP-200535</w:t>
      </w:r>
      <w:r>
        <w:rPr>
          <w:color w:val="0000FF"/>
        </w:rPr>
        <w:t xml:space="preserve"> </w:t>
      </w:r>
      <w:r w:rsidRPr="00354BA1">
        <w:t>WI SUMMARY</w:t>
      </w:r>
      <w:r>
        <w:t xml:space="preserve"> </w:t>
      </w:r>
      <w:r w:rsidRPr="00354BA1">
        <w:t>Approval</w:t>
      </w:r>
      <w:r>
        <w:t xml:space="preserve"> </w:t>
      </w:r>
      <w:r w:rsidRPr="00354BA1">
        <w:t>Work Item Summary for 5G management capabilities</w:t>
      </w:r>
      <w:r>
        <w:t xml:space="preserve"> </w:t>
      </w:r>
      <w:r w:rsidRPr="00354BA1">
        <w:t>Orange Spain</w:t>
      </w:r>
    </w:p>
    <w:p w14:paraId="055E7710" w14:textId="7BB24586" w:rsidR="00354BA1" w:rsidRPr="00354BA1" w:rsidRDefault="00354BA1" w:rsidP="00354BA1">
      <w:pPr>
        <w:pBdr>
          <w:top w:val="single" w:sz="4" w:space="1" w:color="auto"/>
          <w:left w:val="single" w:sz="4" w:space="4" w:color="auto"/>
          <w:bottom w:val="single" w:sz="4" w:space="1" w:color="auto"/>
          <w:right w:val="single" w:sz="4" w:space="4" w:color="auto"/>
        </w:pBdr>
      </w:pPr>
      <w:r w:rsidRPr="00354BA1">
        <w:rPr>
          <w:color w:val="0000FF"/>
        </w:rPr>
        <w:t>SP-200544</w:t>
      </w:r>
      <w:r>
        <w:rPr>
          <w:color w:val="0000FF"/>
        </w:rPr>
        <w:t xml:space="preserve"> </w:t>
      </w:r>
      <w:r w:rsidRPr="00354BA1">
        <w:t>WI SUMMARY</w:t>
      </w:r>
      <w:r>
        <w:t xml:space="preserve"> </w:t>
      </w:r>
      <w:r w:rsidRPr="00354BA1">
        <w:t>Endorsement</w:t>
      </w:r>
      <w:r>
        <w:t xml:space="preserve"> </w:t>
      </w:r>
      <w:r w:rsidRPr="00354BA1">
        <w:t>WI_summary_MA5SLA</w:t>
      </w:r>
      <w:r>
        <w:t xml:space="preserve"> </w:t>
      </w:r>
      <w:r w:rsidRPr="00354BA1">
        <w:t>China Mobile Com. Corporation</w:t>
      </w:r>
    </w:p>
    <w:p w14:paraId="693B999D" w14:textId="2E8100AA" w:rsidR="00354BA1" w:rsidRDefault="00354BA1" w:rsidP="00354BA1">
      <w:pPr>
        <w:pBdr>
          <w:top w:val="single" w:sz="4" w:space="1" w:color="auto"/>
          <w:left w:val="single" w:sz="4" w:space="4" w:color="auto"/>
          <w:bottom w:val="single" w:sz="4" w:space="1" w:color="auto"/>
          <w:right w:val="single" w:sz="4" w:space="4" w:color="auto"/>
        </w:pBdr>
      </w:pPr>
    </w:p>
    <w:p w14:paraId="2603516D" w14:textId="77777777" w:rsidR="00354BA1" w:rsidRDefault="00354BA1" w:rsidP="00354BA1"/>
    <w:p w14:paraId="3DA4D164" w14:textId="3EC5B66B" w:rsidR="000840CD" w:rsidRPr="00745058" w:rsidRDefault="000840CD" w:rsidP="000840CD">
      <w:pPr>
        <w:pStyle w:val="Heading1"/>
      </w:pPr>
      <w:r w:rsidRPr="00745058">
        <w:t xml:space="preserve">Closed: </w:t>
      </w:r>
      <w:r w:rsidR="00752001">
        <w:t>2</w:t>
      </w:r>
      <w:r w:rsidR="00E33E48">
        <w:t xml:space="preserve"> July</w:t>
      </w:r>
      <w:r w:rsidRPr="00745058">
        <w:t xml:space="preserve"> 2020, </w:t>
      </w:r>
      <w:r w:rsidR="00B349FB">
        <w:t>15.00 UTC  /  17.00</w:t>
      </w:r>
      <w:r w:rsidRPr="00745058">
        <w:t xml:space="preserve"> CE</w:t>
      </w:r>
      <w:r w:rsidR="00672099">
        <w:t>S</w:t>
      </w:r>
      <w:r w:rsidRPr="00745058">
        <w:t>T</w:t>
      </w:r>
    </w:p>
    <w:p w14:paraId="43B8C0A5" w14:textId="77777777" w:rsidR="00B349FB" w:rsidRDefault="00B349FB"/>
    <w:sectPr w:rsidR="00B349FB"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8B"/>
    <w:rsid w:val="00001492"/>
    <w:rsid w:val="00001653"/>
    <w:rsid w:val="000149D6"/>
    <w:rsid w:val="00015D16"/>
    <w:rsid w:val="00040616"/>
    <w:rsid w:val="000636D6"/>
    <w:rsid w:val="00075697"/>
    <w:rsid w:val="000840CD"/>
    <w:rsid w:val="00087D60"/>
    <w:rsid w:val="0009087A"/>
    <w:rsid w:val="000B07F5"/>
    <w:rsid w:val="000B48ED"/>
    <w:rsid w:val="000D593A"/>
    <w:rsid w:val="000E531B"/>
    <w:rsid w:val="000E69A8"/>
    <w:rsid w:val="000F3DA2"/>
    <w:rsid w:val="000F72A0"/>
    <w:rsid w:val="001305D2"/>
    <w:rsid w:val="001472BB"/>
    <w:rsid w:val="00154976"/>
    <w:rsid w:val="00193AA6"/>
    <w:rsid w:val="001D46DB"/>
    <w:rsid w:val="001D54BB"/>
    <w:rsid w:val="001E411C"/>
    <w:rsid w:val="001F2C85"/>
    <w:rsid w:val="001F7D51"/>
    <w:rsid w:val="0021794E"/>
    <w:rsid w:val="0021798A"/>
    <w:rsid w:val="002273F1"/>
    <w:rsid w:val="00231B8C"/>
    <w:rsid w:val="00234C2E"/>
    <w:rsid w:val="00235A63"/>
    <w:rsid w:val="002717B4"/>
    <w:rsid w:val="00280CC6"/>
    <w:rsid w:val="00280F27"/>
    <w:rsid w:val="00285723"/>
    <w:rsid w:val="00287993"/>
    <w:rsid w:val="00293D1E"/>
    <w:rsid w:val="00294A4A"/>
    <w:rsid w:val="002B5393"/>
    <w:rsid w:val="002D0073"/>
    <w:rsid w:val="002E3E99"/>
    <w:rsid w:val="002E442D"/>
    <w:rsid w:val="00303A8A"/>
    <w:rsid w:val="003135D5"/>
    <w:rsid w:val="00323DEC"/>
    <w:rsid w:val="00354BA1"/>
    <w:rsid w:val="00375A8B"/>
    <w:rsid w:val="0037788D"/>
    <w:rsid w:val="00380505"/>
    <w:rsid w:val="00381B8D"/>
    <w:rsid w:val="003A3807"/>
    <w:rsid w:val="003A6042"/>
    <w:rsid w:val="003C4D50"/>
    <w:rsid w:val="003D4A97"/>
    <w:rsid w:val="003D7DE6"/>
    <w:rsid w:val="003E6EF8"/>
    <w:rsid w:val="004045CA"/>
    <w:rsid w:val="004046DB"/>
    <w:rsid w:val="00404EB2"/>
    <w:rsid w:val="00407DC7"/>
    <w:rsid w:val="00415986"/>
    <w:rsid w:val="0042471D"/>
    <w:rsid w:val="00431C9C"/>
    <w:rsid w:val="0043254A"/>
    <w:rsid w:val="0045300A"/>
    <w:rsid w:val="004532C8"/>
    <w:rsid w:val="0045385D"/>
    <w:rsid w:val="004624A6"/>
    <w:rsid w:val="004A5F2E"/>
    <w:rsid w:val="004A698B"/>
    <w:rsid w:val="004C64B0"/>
    <w:rsid w:val="004F1EC5"/>
    <w:rsid w:val="00553450"/>
    <w:rsid w:val="00556F9B"/>
    <w:rsid w:val="00585E54"/>
    <w:rsid w:val="00586482"/>
    <w:rsid w:val="005C0C1C"/>
    <w:rsid w:val="005C2390"/>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A4BFC"/>
    <w:rsid w:val="006B5E00"/>
    <w:rsid w:val="006D4ADF"/>
    <w:rsid w:val="006E0D3B"/>
    <w:rsid w:val="006E3D02"/>
    <w:rsid w:val="006E4321"/>
    <w:rsid w:val="00702D12"/>
    <w:rsid w:val="0070513E"/>
    <w:rsid w:val="007272FC"/>
    <w:rsid w:val="00745058"/>
    <w:rsid w:val="00752001"/>
    <w:rsid w:val="00757496"/>
    <w:rsid w:val="00790DAD"/>
    <w:rsid w:val="00790E48"/>
    <w:rsid w:val="00794BC4"/>
    <w:rsid w:val="007A180A"/>
    <w:rsid w:val="007A76FB"/>
    <w:rsid w:val="007B3434"/>
    <w:rsid w:val="007C0907"/>
    <w:rsid w:val="007C56FF"/>
    <w:rsid w:val="007C786F"/>
    <w:rsid w:val="007F0C8C"/>
    <w:rsid w:val="007F1C21"/>
    <w:rsid w:val="007F652B"/>
    <w:rsid w:val="00820F19"/>
    <w:rsid w:val="0082616E"/>
    <w:rsid w:val="00841FBE"/>
    <w:rsid w:val="00854159"/>
    <w:rsid w:val="0085417C"/>
    <w:rsid w:val="00855450"/>
    <w:rsid w:val="00857095"/>
    <w:rsid w:val="008667F5"/>
    <w:rsid w:val="008700BA"/>
    <w:rsid w:val="008923E1"/>
    <w:rsid w:val="008A7094"/>
    <w:rsid w:val="008B2B74"/>
    <w:rsid w:val="008C486B"/>
    <w:rsid w:val="008D5BF7"/>
    <w:rsid w:val="008D61DB"/>
    <w:rsid w:val="008E0748"/>
    <w:rsid w:val="008E69CF"/>
    <w:rsid w:val="00900284"/>
    <w:rsid w:val="0090040E"/>
    <w:rsid w:val="009104D0"/>
    <w:rsid w:val="00944F74"/>
    <w:rsid w:val="00955479"/>
    <w:rsid w:val="009566A2"/>
    <w:rsid w:val="00976926"/>
    <w:rsid w:val="00983B33"/>
    <w:rsid w:val="0099226D"/>
    <w:rsid w:val="00994BFA"/>
    <w:rsid w:val="009A13B0"/>
    <w:rsid w:val="009A57E7"/>
    <w:rsid w:val="009A79C2"/>
    <w:rsid w:val="009C74E8"/>
    <w:rsid w:val="009E4831"/>
    <w:rsid w:val="009E65A4"/>
    <w:rsid w:val="009F1217"/>
    <w:rsid w:val="009F5192"/>
    <w:rsid w:val="00A07D21"/>
    <w:rsid w:val="00A179FA"/>
    <w:rsid w:val="00A421BD"/>
    <w:rsid w:val="00A5157F"/>
    <w:rsid w:val="00A51F17"/>
    <w:rsid w:val="00A8249C"/>
    <w:rsid w:val="00A851F7"/>
    <w:rsid w:val="00A973D4"/>
    <w:rsid w:val="00AA02CA"/>
    <w:rsid w:val="00AC5147"/>
    <w:rsid w:val="00AE5948"/>
    <w:rsid w:val="00AE623E"/>
    <w:rsid w:val="00AF5E48"/>
    <w:rsid w:val="00AF67E5"/>
    <w:rsid w:val="00AF6AF1"/>
    <w:rsid w:val="00B0730E"/>
    <w:rsid w:val="00B349FB"/>
    <w:rsid w:val="00B37A56"/>
    <w:rsid w:val="00B46A70"/>
    <w:rsid w:val="00B53A5E"/>
    <w:rsid w:val="00B54ED3"/>
    <w:rsid w:val="00B924CB"/>
    <w:rsid w:val="00BA59E2"/>
    <w:rsid w:val="00BC2149"/>
    <w:rsid w:val="00BE2363"/>
    <w:rsid w:val="00BE4D59"/>
    <w:rsid w:val="00C00767"/>
    <w:rsid w:val="00C3032E"/>
    <w:rsid w:val="00C32DA8"/>
    <w:rsid w:val="00C3605F"/>
    <w:rsid w:val="00C51DC5"/>
    <w:rsid w:val="00C56B52"/>
    <w:rsid w:val="00C57D69"/>
    <w:rsid w:val="00C677A0"/>
    <w:rsid w:val="00C72FAD"/>
    <w:rsid w:val="00C80E78"/>
    <w:rsid w:val="00C85353"/>
    <w:rsid w:val="00C85B2A"/>
    <w:rsid w:val="00C87011"/>
    <w:rsid w:val="00CA7553"/>
    <w:rsid w:val="00CB4627"/>
    <w:rsid w:val="00CD56D0"/>
    <w:rsid w:val="00CF5EBA"/>
    <w:rsid w:val="00D0348F"/>
    <w:rsid w:val="00D17612"/>
    <w:rsid w:val="00D17929"/>
    <w:rsid w:val="00D20E56"/>
    <w:rsid w:val="00D24CEC"/>
    <w:rsid w:val="00D3088C"/>
    <w:rsid w:val="00D415F2"/>
    <w:rsid w:val="00D44E50"/>
    <w:rsid w:val="00D54D41"/>
    <w:rsid w:val="00D61690"/>
    <w:rsid w:val="00D939C7"/>
    <w:rsid w:val="00DA099C"/>
    <w:rsid w:val="00DB0C5C"/>
    <w:rsid w:val="00DB63C4"/>
    <w:rsid w:val="00DC1FEF"/>
    <w:rsid w:val="00DD4E2B"/>
    <w:rsid w:val="00DE6833"/>
    <w:rsid w:val="00E104F3"/>
    <w:rsid w:val="00E11277"/>
    <w:rsid w:val="00E15131"/>
    <w:rsid w:val="00E317B5"/>
    <w:rsid w:val="00E33E48"/>
    <w:rsid w:val="00E34945"/>
    <w:rsid w:val="00E405F4"/>
    <w:rsid w:val="00E446E0"/>
    <w:rsid w:val="00E44AA6"/>
    <w:rsid w:val="00E4682C"/>
    <w:rsid w:val="00E55D7C"/>
    <w:rsid w:val="00E6602E"/>
    <w:rsid w:val="00E84906"/>
    <w:rsid w:val="00E91D4D"/>
    <w:rsid w:val="00E960BA"/>
    <w:rsid w:val="00EC7C77"/>
    <w:rsid w:val="00ED0301"/>
    <w:rsid w:val="00EF7857"/>
    <w:rsid w:val="00F0505D"/>
    <w:rsid w:val="00F204DF"/>
    <w:rsid w:val="00F33AB9"/>
    <w:rsid w:val="00F421ED"/>
    <w:rsid w:val="00F43A67"/>
    <w:rsid w:val="00F50CC5"/>
    <w:rsid w:val="00F57C08"/>
    <w:rsid w:val="00FC348C"/>
    <w:rsid w:val="00FC3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sa/TSG_SA/TSGS_88E_Electronic/Inbox/Revisions" TargetMode="External"/><Relationship Id="rId5" Type="http://schemas.openxmlformats.org/officeDocument/2006/relationships/hyperlink" Target="https://www.3gpp.org/ftp//tsg_sa/TSG_SA/TSGS_88E_Electronic/Docs"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9</TotalTime>
  <Pages>11</Pages>
  <Words>4770</Words>
  <Characters>26255</Characters>
  <Application>Microsoft Office Word</Application>
  <DocSecurity>0</DocSecurity>
  <Lines>468</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23.737_CR0018R1_(Rel-17)_FS_5GSAT_ARCH</cp:lastModifiedBy>
  <cp:revision>2</cp:revision>
  <dcterms:created xsi:type="dcterms:W3CDTF">2020-07-04T11:08:00Z</dcterms:created>
  <dcterms:modified xsi:type="dcterms:W3CDTF">2020-07-04T11:08:00Z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